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33A" w:rsidRPr="00B25313" w:rsidRDefault="0093433A" w:rsidP="00B25313">
      <w:pPr>
        <w:spacing w:line="259" w:lineRule="auto"/>
        <w:jc w:val="center"/>
        <w:rPr>
          <w:i/>
          <w:iCs/>
          <w:lang w:val="bs-Latn-BA"/>
        </w:rPr>
      </w:pPr>
    </w:p>
    <w:p w:rsidR="00205F54" w:rsidRDefault="00205F54" w:rsidP="00FD2DC8">
      <w:pPr>
        <w:spacing w:line="259" w:lineRule="auto"/>
        <w:rPr>
          <w:i/>
          <w:iCs/>
          <w:lang w:val="en-US"/>
        </w:rPr>
      </w:pPr>
    </w:p>
    <w:p w:rsidR="003E6173" w:rsidRDefault="003E6173" w:rsidP="00F74A65">
      <w:pPr>
        <w:rPr>
          <w:i/>
          <w:iCs/>
          <w:lang w:val="en-US"/>
        </w:rPr>
      </w:pPr>
    </w:p>
    <w:p w:rsidR="003E6173" w:rsidRDefault="003E6173" w:rsidP="00F74A65">
      <w:pPr>
        <w:rPr>
          <w:lang w:val="en-US"/>
        </w:rPr>
      </w:pPr>
    </w:p>
    <w:p w:rsidR="00494C97" w:rsidRDefault="00494C97" w:rsidP="00F74A65">
      <w:pPr>
        <w:spacing w:line="259" w:lineRule="auto"/>
        <w:rPr>
          <w:lang w:val="sr-Latn-BA"/>
        </w:rPr>
      </w:pPr>
    </w:p>
    <w:p w:rsidR="00EB4022" w:rsidRDefault="00EB4022" w:rsidP="00EB4022">
      <w:r>
        <w:rPr>
          <w:sz w:val="16"/>
          <w:szCs w:val="16"/>
        </w:rPr>
        <w:t xml:space="preserve">  </w:t>
      </w:r>
      <w:proofErr w:type="spellStart"/>
      <w:r>
        <w:t>Број</w:t>
      </w:r>
      <w:proofErr w:type="spellEnd"/>
      <w:r>
        <w:t xml:space="preserve">: </w:t>
      </w:r>
      <w:r w:rsidR="00447705">
        <w:rPr>
          <w:lang w:val="sr-Latn-CS"/>
        </w:rPr>
        <w:t>I-2.13995</w:t>
      </w:r>
      <w:bookmarkStart w:id="0" w:name="_GoBack"/>
      <w:bookmarkEnd w:id="0"/>
      <w:r>
        <w:rPr>
          <w:lang w:val="sr-Latn-CS"/>
        </w:rPr>
        <w:t>/25</w:t>
      </w:r>
      <w:r>
        <w:t xml:space="preserve">                                                                           </w:t>
      </w:r>
    </w:p>
    <w:p w:rsidR="00EB4022" w:rsidRDefault="00EB4022" w:rsidP="00EB4022">
      <w:pPr>
        <w:rPr>
          <w:lang w:val="sr-Latn-CS"/>
        </w:rPr>
      </w:pPr>
      <w:r>
        <w:t xml:space="preserve"> </w:t>
      </w:r>
      <w:proofErr w:type="spellStart"/>
      <w:r>
        <w:t>Данa</w:t>
      </w:r>
      <w:proofErr w:type="spellEnd"/>
      <w:r>
        <w:t xml:space="preserve">, 31.10.2025. </w:t>
      </w:r>
      <w:proofErr w:type="spellStart"/>
      <w:r>
        <w:t>године</w:t>
      </w:r>
      <w:proofErr w:type="spellEnd"/>
    </w:p>
    <w:p w:rsidR="00EB4022" w:rsidRDefault="00EB4022" w:rsidP="00EB4022"/>
    <w:p w:rsidR="00EB4022" w:rsidRPr="006A6377" w:rsidRDefault="00EB4022" w:rsidP="00EB4022">
      <w:pPr>
        <w:jc w:val="both"/>
        <w:rPr>
          <w:b/>
          <w:i/>
          <w:lang w:val="sr-Cyrl-BA"/>
        </w:rPr>
      </w:pPr>
      <w:r>
        <w:rPr>
          <w:sz w:val="16"/>
          <w:szCs w:val="16"/>
        </w:rPr>
        <w:t xml:space="preserve">                                      </w:t>
      </w:r>
    </w:p>
    <w:p w:rsidR="00EB4022" w:rsidRDefault="00EB4022" w:rsidP="00EB4022">
      <w:pPr>
        <w:jc w:val="both"/>
        <w:rPr>
          <w:lang w:val="sr-Cyrl-BA"/>
        </w:rPr>
      </w:pPr>
    </w:p>
    <w:p w:rsidR="00EB4022" w:rsidRDefault="00EB4022" w:rsidP="00EB4022">
      <w:pPr>
        <w:jc w:val="both"/>
        <w:rPr>
          <w:lang w:val="sr-Cyrl-BA"/>
        </w:rPr>
      </w:pPr>
    </w:p>
    <w:p w:rsidR="00EB4022" w:rsidRDefault="00EB4022" w:rsidP="00EB4022">
      <w:pPr>
        <w:ind w:firstLine="720"/>
        <w:jc w:val="both"/>
        <w:rPr>
          <w:lang w:val="sr-Cyrl-CS"/>
        </w:rPr>
      </w:pPr>
      <w:r>
        <w:rPr>
          <w:lang w:val="sr-Cyrl-CS"/>
        </w:rPr>
        <w:t xml:space="preserve">На основу члана </w:t>
      </w:r>
      <w:r>
        <w:t>7</w:t>
      </w:r>
      <w:r>
        <w:rPr>
          <w:lang w:val="sr-Cyrl-CS"/>
        </w:rPr>
        <w:t xml:space="preserve">. </w:t>
      </w:r>
      <w:proofErr w:type="spellStart"/>
      <w:r>
        <w:t>тачка</w:t>
      </w:r>
      <w:proofErr w:type="spellEnd"/>
      <w:r>
        <w:t xml:space="preserve"> </w:t>
      </w:r>
      <w:r>
        <w:rPr>
          <w:lang w:val="sr-Cyrl-RS"/>
        </w:rPr>
        <w:t>љ</w:t>
      </w:r>
      <w:r>
        <w:t xml:space="preserve">) </w:t>
      </w:r>
      <w:r>
        <w:rPr>
          <w:lang w:val="sr-Cyrl-CS"/>
        </w:rPr>
        <w:t xml:space="preserve">Закона о јавним </w:t>
      </w:r>
      <w:r>
        <w:t>п</w:t>
      </w:r>
      <w:r>
        <w:rPr>
          <w:lang w:val="sr-Cyrl-CS"/>
        </w:rPr>
        <w:t>редузећима (</w:t>
      </w:r>
      <w:r>
        <w:t>„</w:t>
      </w:r>
      <w:r>
        <w:rPr>
          <w:lang w:val="sr-Cyrl-CS"/>
        </w:rPr>
        <w:t xml:space="preserve">Сл. </w:t>
      </w:r>
      <w:r>
        <w:t>г</w:t>
      </w:r>
      <w:r>
        <w:rPr>
          <w:lang w:val="sr-Cyrl-CS"/>
        </w:rPr>
        <w:t xml:space="preserve">ласник </w:t>
      </w:r>
      <w:proofErr w:type="gramStart"/>
      <w:r>
        <w:rPr>
          <w:lang w:val="sr-Cyrl-CS"/>
        </w:rPr>
        <w:t>РС</w:t>
      </w:r>
      <w:r>
        <w:t>“</w:t>
      </w:r>
      <w:r>
        <w:rPr>
          <w:lang w:val="sr-Cyrl-CS"/>
        </w:rPr>
        <w:t xml:space="preserve"> бр</w:t>
      </w:r>
      <w:proofErr w:type="gramEnd"/>
      <w:r>
        <w:rPr>
          <w:lang w:val="sr-Cyrl-CS"/>
        </w:rPr>
        <w:t xml:space="preserve">. 75/04 и 78/11) и члана </w:t>
      </w:r>
      <w:r>
        <w:t>46</w:t>
      </w:r>
      <w:r>
        <w:rPr>
          <w:lang w:val="sr-Cyrl-CS"/>
        </w:rPr>
        <w:t>.</w:t>
      </w:r>
      <w:r>
        <w:t xml:space="preserve"> </w:t>
      </w:r>
      <w:proofErr w:type="spellStart"/>
      <w:r>
        <w:t>тачка</w:t>
      </w:r>
      <w:proofErr w:type="spellEnd"/>
      <w:r>
        <w:t xml:space="preserve"> 20.</w:t>
      </w:r>
      <w:r>
        <w:rPr>
          <w:lang w:val="sr-Cyrl-CS"/>
        </w:rPr>
        <w:t xml:space="preserve"> Статута Жељезница РС а.д. Добој, </w:t>
      </w:r>
      <w:proofErr w:type="spellStart"/>
      <w:r>
        <w:t>Надзорни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Жељезница</w:t>
      </w:r>
      <w:proofErr w:type="spellEnd"/>
      <w:r>
        <w:t xml:space="preserve"> РС </w:t>
      </w:r>
      <w:proofErr w:type="spellStart"/>
      <w:r>
        <w:t>а.д</w:t>
      </w:r>
      <w:proofErr w:type="spellEnd"/>
      <w:r>
        <w:t xml:space="preserve">. </w:t>
      </w:r>
      <w:proofErr w:type="spellStart"/>
      <w:r>
        <w:t>Добој</w:t>
      </w:r>
      <w:proofErr w:type="spellEnd"/>
      <w:r>
        <w:rPr>
          <w:lang w:val="sr-Cyrl-CS"/>
        </w:rPr>
        <w:t xml:space="preserve"> на </w:t>
      </w:r>
      <w:r>
        <w:rPr>
          <w:lang w:val="sr-Latn-BA"/>
        </w:rPr>
        <w:t>2</w:t>
      </w:r>
      <w:r>
        <w:t xml:space="preserve">9. </w:t>
      </w:r>
      <w:r>
        <w:rPr>
          <w:lang w:val="sr-Cyrl-RS"/>
        </w:rPr>
        <w:t>ванредној</w:t>
      </w:r>
      <w:r>
        <w:rPr>
          <w:lang w:val="sr-Cyrl-CS"/>
        </w:rPr>
        <w:t xml:space="preserve"> </w:t>
      </w:r>
      <w:r>
        <w:rPr>
          <w:lang w:val="sr-Cyrl-BA"/>
        </w:rPr>
        <w:t xml:space="preserve">електронској </w:t>
      </w:r>
      <w:r>
        <w:rPr>
          <w:lang w:val="sr-Cyrl-CS"/>
        </w:rPr>
        <w:t xml:space="preserve">сједници, одржаној </w:t>
      </w:r>
      <w:r>
        <w:t>31.10.20</w:t>
      </w:r>
      <w:r>
        <w:rPr>
          <w:lang w:val="sr-Cyrl-RS"/>
        </w:rPr>
        <w:t>25</w:t>
      </w:r>
      <w:r>
        <w:t>.</w:t>
      </w:r>
      <w:r>
        <w:rPr>
          <w:lang w:val="sr-Cyrl-CS"/>
        </w:rPr>
        <w:t xml:space="preserve"> године, </w:t>
      </w:r>
      <w:proofErr w:type="spellStart"/>
      <w:r>
        <w:t>доноси</w:t>
      </w:r>
      <w:proofErr w:type="spellEnd"/>
      <w:r>
        <w:t xml:space="preserve"> </w:t>
      </w:r>
      <w:proofErr w:type="spellStart"/>
      <w:r>
        <w:t>сљедећи</w:t>
      </w:r>
      <w:proofErr w:type="spellEnd"/>
      <w:r>
        <w:rPr>
          <w:lang w:val="sr-Cyrl-CS"/>
        </w:rPr>
        <w:t>:</w:t>
      </w:r>
    </w:p>
    <w:p w:rsidR="00EB4022" w:rsidRDefault="00EB4022" w:rsidP="00EB4022"/>
    <w:p w:rsidR="00EB4022" w:rsidRDefault="00EB4022" w:rsidP="00EB4022"/>
    <w:p w:rsidR="00EB4022" w:rsidRDefault="00EB4022" w:rsidP="00EB4022"/>
    <w:p w:rsidR="00EB4022" w:rsidRDefault="00EB4022" w:rsidP="00EB4022"/>
    <w:p w:rsidR="00EB4022" w:rsidRPr="00A2673C" w:rsidRDefault="00EB4022" w:rsidP="00EB4022">
      <w:pPr>
        <w:jc w:val="center"/>
        <w:rPr>
          <w:b/>
          <w:sz w:val="28"/>
          <w:szCs w:val="28"/>
        </w:rPr>
      </w:pPr>
      <w:r w:rsidRPr="00A2673C">
        <w:rPr>
          <w:b/>
          <w:sz w:val="28"/>
          <w:szCs w:val="28"/>
        </w:rPr>
        <w:t>ЗАКЉУЧАК</w:t>
      </w:r>
    </w:p>
    <w:p w:rsidR="00EB4022" w:rsidRDefault="00EB4022" w:rsidP="00EB4022">
      <w:pPr>
        <w:rPr>
          <w:b/>
          <w:i/>
        </w:rPr>
      </w:pPr>
    </w:p>
    <w:p w:rsidR="00EB4022" w:rsidRDefault="00EB4022" w:rsidP="00EB4022">
      <w:pPr>
        <w:rPr>
          <w:b/>
          <w:i/>
        </w:rPr>
      </w:pPr>
    </w:p>
    <w:p w:rsidR="00EB4022" w:rsidRDefault="00EB4022" w:rsidP="00EB4022">
      <w:pPr>
        <w:rPr>
          <w:b/>
          <w:i/>
        </w:rPr>
      </w:pPr>
    </w:p>
    <w:p w:rsidR="00EB4022" w:rsidRDefault="00EB4022" w:rsidP="00EB4022">
      <w:pPr>
        <w:jc w:val="both"/>
      </w:pPr>
      <w:r>
        <w:tab/>
      </w:r>
      <w:proofErr w:type="spellStart"/>
      <w:r>
        <w:t>Утврђује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приједлог</w:t>
      </w:r>
      <w:proofErr w:type="spellEnd"/>
      <w:r>
        <w:t xml:space="preserve"> </w:t>
      </w:r>
      <w:proofErr w:type="spellStart"/>
      <w:r>
        <w:t>Одлуке</w:t>
      </w:r>
      <w:proofErr w:type="spellEnd"/>
      <w:r>
        <w:t xml:space="preserve"> о </w:t>
      </w:r>
      <w:r>
        <w:rPr>
          <w:lang w:val="sr-Cyrl-RS"/>
        </w:rPr>
        <w:t>разрјешењу Радета Милачка, привременог члана Надзорног одбора Жељезница РС а.д. Добој</w:t>
      </w:r>
      <w:r>
        <w:t xml:space="preserve"> и </w:t>
      </w:r>
      <w:proofErr w:type="spellStart"/>
      <w:r>
        <w:t>исти</w:t>
      </w:r>
      <w:proofErr w:type="spellEnd"/>
      <w:r>
        <w:t xml:space="preserve"> </w:t>
      </w:r>
      <w:proofErr w:type="spellStart"/>
      <w:r>
        <w:t>доставља</w:t>
      </w:r>
      <w:proofErr w:type="spellEnd"/>
      <w:r>
        <w:t xml:space="preserve"> </w:t>
      </w:r>
      <w:proofErr w:type="spellStart"/>
      <w:r>
        <w:t>Скупштини</w:t>
      </w:r>
      <w:proofErr w:type="spellEnd"/>
      <w:r>
        <w:t xml:space="preserve"> </w:t>
      </w:r>
      <w:proofErr w:type="spellStart"/>
      <w:r>
        <w:t>акционара</w:t>
      </w:r>
      <w:proofErr w:type="spellEnd"/>
      <w:r>
        <w:t xml:space="preserve"> у </w:t>
      </w:r>
      <w:proofErr w:type="spellStart"/>
      <w:r>
        <w:t>надлежност</w:t>
      </w:r>
      <w:proofErr w:type="spellEnd"/>
      <w:r>
        <w:t>.</w:t>
      </w:r>
    </w:p>
    <w:p w:rsidR="00EB4022" w:rsidRDefault="00EB4022" w:rsidP="00EB4022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/>
    <w:p w:rsidR="0044301C" w:rsidRDefault="0044301C" w:rsidP="0044301C">
      <w:proofErr w:type="spellStart"/>
      <w:r>
        <w:t>Достављено</w:t>
      </w:r>
      <w:proofErr w:type="spellEnd"/>
      <w:r>
        <w:t>:</w:t>
      </w:r>
    </w:p>
    <w:p w:rsidR="0044301C" w:rsidRDefault="0044301C" w:rsidP="0044301C">
      <w:r>
        <w:t xml:space="preserve">- </w:t>
      </w:r>
      <w:proofErr w:type="spellStart"/>
      <w:r>
        <w:t>Скупштина</w:t>
      </w:r>
      <w:proofErr w:type="spellEnd"/>
      <w:r>
        <w:t xml:space="preserve"> </w:t>
      </w:r>
      <w:proofErr w:type="spellStart"/>
      <w:r>
        <w:t>акционара</w:t>
      </w:r>
      <w:proofErr w:type="spellEnd"/>
    </w:p>
    <w:p w:rsidR="0044301C" w:rsidRDefault="0044301C" w:rsidP="0044301C">
      <w:r>
        <w:t xml:space="preserve">- </w:t>
      </w:r>
      <w:proofErr w:type="spellStart"/>
      <w:r>
        <w:t>Управа</w:t>
      </w:r>
      <w:proofErr w:type="spellEnd"/>
      <w:r>
        <w:t xml:space="preserve"> </w:t>
      </w:r>
      <w:proofErr w:type="spellStart"/>
      <w:r>
        <w:t>Друштва</w:t>
      </w:r>
      <w:proofErr w:type="spellEnd"/>
    </w:p>
    <w:p w:rsidR="0044301C" w:rsidRDefault="0044301C" w:rsidP="0044301C">
      <w:r>
        <w:t xml:space="preserve">- </w:t>
      </w:r>
      <w:proofErr w:type="spellStart"/>
      <w:r>
        <w:t>Кабинет</w:t>
      </w:r>
      <w:proofErr w:type="spellEnd"/>
      <w:r>
        <w:t xml:space="preserve"> </w:t>
      </w:r>
      <w:proofErr w:type="spellStart"/>
      <w:r>
        <w:t>ген</w:t>
      </w:r>
      <w:proofErr w:type="spellEnd"/>
      <w:r>
        <w:t xml:space="preserve">. </w:t>
      </w:r>
      <w:proofErr w:type="spellStart"/>
      <w:r>
        <w:t>директора</w:t>
      </w:r>
      <w:proofErr w:type="spellEnd"/>
    </w:p>
    <w:p w:rsidR="0044301C" w:rsidRDefault="0044301C" w:rsidP="0044301C">
      <w:r>
        <w:t>- а/а</w:t>
      </w:r>
    </w:p>
    <w:p w:rsidR="0044301C" w:rsidRDefault="0044301C" w:rsidP="0044301C"/>
    <w:p w:rsidR="0044301C" w:rsidRDefault="0044301C" w:rsidP="0044301C"/>
    <w:p w:rsidR="0044301C" w:rsidRDefault="0044301C" w:rsidP="0044301C">
      <w:pPr>
        <w:rPr>
          <w:b/>
          <w:lang w:val="sr-Cyrl-BA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</w:t>
      </w:r>
      <w:r>
        <w:rPr>
          <w:b/>
          <w:lang w:val="sr-Cyrl-RS"/>
        </w:rPr>
        <w:t xml:space="preserve">             </w:t>
      </w:r>
      <w:r w:rsidR="00EB4022">
        <w:rPr>
          <w:b/>
          <w:lang w:val="sr-Cyrl-RS"/>
        </w:rPr>
        <w:t xml:space="preserve">         </w:t>
      </w:r>
      <w:r>
        <w:rPr>
          <w:b/>
          <w:lang w:val="sr-Cyrl-RS"/>
        </w:rPr>
        <w:t xml:space="preserve"> </w:t>
      </w:r>
      <w:r>
        <w:rPr>
          <w:b/>
        </w:rPr>
        <w:t>ПРЕДСЈЕДНИК</w:t>
      </w:r>
    </w:p>
    <w:p w:rsidR="0044301C" w:rsidRDefault="0044301C" w:rsidP="0044301C">
      <w:pPr>
        <w:jc w:val="center"/>
        <w:rPr>
          <w:b/>
          <w:lang w:val="en-US"/>
        </w:rPr>
      </w:pPr>
      <w:r>
        <w:rPr>
          <w:b/>
        </w:rPr>
        <w:t xml:space="preserve">                                                                          </w:t>
      </w:r>
      <w:r>
        <w:rPr>
          <w:b/>
          <w:lang w:val="sr-Cyrl-BA"/>
        </w:rPr>
        <w:t xml:space="preserve">        </w:t>
      </w:r>
      <w:proofErr w:type="gramStart"/>
      <w:r>
        <w:rPr>
          <w:b/>
        </w:rPr>
        <w:t>НАДЗОРНОГ  ОДБОРА</w:t>
      </w:r>
      <w:proofErr w:type="gramEnd"/>
    </w:p>
    <w:p w:rsidR="0044301C" w:rsidRDefault="0044301C" w:rsidP="0044301C">
      <w:pPr>
        <w:rPr>
          <w:b/>
        </w:rPr>
      </w:pPr>
    </w:p>
    <w:p w:rsidR="0044301C" w:rsidRDefault="0044301C" w:rsidP="0044301C">
      <w:pPr>
        <w:rPr>
          <w:b/>
        </w:rPr>
      </w:pPr>
      <w:r>
        <w:rPr>
          <w:b/>
        </w:rPr>
        <w:t xml:space="preserve">                                                     </w:t>
      </w:r>
      <w:r>
        <w:rPr>
          <w:b/>
          <w:lang w:val="sr-Cyrl-RS"/>
        </w:rPr>
        <w:t xml:space="preserve">       </w:t>
      </w:r>
      <w:r>
        <w:rPr>
          <w:b/>
        </w:rPr>
        <w:t xml:space="preserve">                       _______________________________</w:t>
      </w:r>
    </w:p>
    <w:p w:rsidR="0044301C" w:rsidRDefault="0044301C" w:rsidP="0044301C">
      <w:pPr>
        <w:rPr>
          <w:b/>
          <w:i/>
          <w:lang w:val="sr-Cyrl-BA"/>
        </w:rPr>
      </w:pPr>
      <w:r>
        <w:rPr>
          <w:b/>
        </w:rPr>
        <w:t xml:space="preserve">                                                                              </w:t>
      </w:r>
      <w:r w:rsidR="00EB4022">
        <w:rPr>
          <w:b/>
          <w:lang w:val="sr-Cyrl-BA"/>
        </w:rPr>
        <w:t xml:space="preserve">  </w:t>
      </w:r>
      <w:r>
        <w:rPr>
          <w:b/>
          <w:lang w:val="sr-Cyrl-RS"/>
        </w:rPr>
        <w:t>Дијана Каленић</w:t>
      </w:r>
      <w:r>
        <w:rPr>
          <w:b/>
          <w:i/>
        </w:rPr>
        <w:t xml:space="preserve">, </w:t>
      </w:r>
      <w:proofErr w:type="spellStart"/>
      <w:r>
        <w:rPr>
          <w:b/>
        </w:rPr>
        <w:t>дипл</w:t>
      </w:r>
      <w:proofErr w:type="spellEnd"/>
      <w:r>
        <w:rPr>
          <w:b/>
        </w:rPr>
        <w:t>.</w:t>
      </w:r>
      <w:r>
        <w:rPr>
          <w:b/>
          <w:lang w:val="sr-Cyrl-BA"/>
        </w:rPr>
        <w:t xml:space="preserve"> инж. информ.</w:t>
      </w: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D3159" w:rsidRPr="00BD3159" w:rsidRDefault="00BD3159" w:rsidP="00BD3159">
      <w:pPr>
        <w:rPr>
          <w:lang w:val="sr-Latn-BA"/>
        </w:rPr>
      </w:pPr>
    </w:p>
    <w:p w:rsidR="00B25313" w:rsidRPr="00B25313" w:rsidRDefault="00B25313" w:rsidP="00B25313">
      <w:pPr>
        <w:tabs>
          <w:tab w:val="left" w:pos="3135"/>
        </w:tabs>
        <w:rPr>
          <w:lang w:val="sr-Latn-BA"/>
        </w:rPr>
      </w:pPr>
    </w:p>
    <w:sectPr w:rsidR="00B25313" w:rsidRPr="00B25313" w:rsidSect="00B25313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8" w:footer="1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7874" w:rsidRDefault="00AD7874">
      <w:r>
        <w:separator/>
      </w:r>
    </w:p>
  </w:endnote>
  <w:endnote w:type="continuationSeparator" w:id="0">
    <w:p w:rsidR="00AD7874" w:rsidRDefault="00AD7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Times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l">
    <w:altName w:val="Arial"/>
    <w:charset w:val="00"/>
    <w:family w:val="swiss"/>
    <w:pitch w:val="variable"/>
    <w:sig w:usb0="00000003" w:usb1="00000000" w:usb2="00000000" w:usb3="00000000" w:csb0="00000001" w:csb1="00000000"/>
  </w:font>
  <w:font w:name="CG Omeg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317A" w:rsidRDefault="0051317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E48C5">
      <w:rPr>
        <w:noProof/>
      </w:rPr>
      <w:t>2</w:t>
    </w:r>
    <w:r>
      <w:rPr>
        <w:noProof/>
      </w:rPr>
      <w:fldChar w:fldCharType="end"/>
    </w:r>
  </w:p>
  <w:p w:rsidR="007B50B8" w:rsidRDefault="007B50B8" w:rsidP="007B50B8">
    <w:pPr>
      <w:pStyle w:val="Footer"/>
      <w:tabs>
        <w:tab w:val="clear" w:pos="4703"/>
        <w:tab w:val="clear" w:pos="9406"/>
        <w:tab w:val="left" w:pos="105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82C" w:rsidRDefault="00D2482C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B4022">
      <w:rPr>
        <w:noProof/>
      </w:rPr>
      <w:t>2</w:t>
    </w:r>
    <w:r>
      <w:rPr>
        <w:noProof/>
      </w:rPr>
      <w:fldChar w:fldCharType="end"/>
    </w:r>
  </w:p>
  <w:p w:rsidR="00B25313" w:rsidRDefault="001D220B" w:rsidP="000C7FDB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>
      <w:rPr>
        <w:b/>
        <w:noProof/>
        <w:spacing w:val="-10"/>
        <w:lang w:val="sr-Latn-BA" w:eastAsia="sr-Latn-BA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254635</wp:posOffset>
              </wp:positionH>
              <wp:positionV relativeFrom="paragraph">
                <wp:posOffset>93345</wp:posOffset>
              </wp:positionV>
              <wp:extent cx="5873750" cy="0"/>
              <wp:effectExtent l="16510" t="17145" r="15240" b="11430"/>
              <wp:wrapNone/>
              <wp:docPr id="7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7375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591B05" id="Line 4" o:spid="_x0000_s1026" style="position:absolute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05pt,7.35pt" to="482.55pt,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" strokecolor="#4538f0" strokeweight="1.5pt"/>
          </w:pict>
        </mc:Fallback>
      </mc:AlternateContent>
    </w:r>
  </w:p>
  <w:p w:rsidR="000C7FDB" w:rsidRPr="00FD2DC8" w:rsidRDefault="000C7FDB" w:rsidP="000C7FDB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4D0AD0" w:rsidRPr="000C7FDB" w:rsidRDefault="004D0AD0" w:rsidP="00121431">
    <w:pPr>
      <w:spacing w:after="200"/>
      <w:jc w:val="both"/>
      <w:rPr>
        <w:b/>
        <w:spacing w:val="-10"/>
        <w:lang w:val="sr-Latn-B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5313" w:rsidRDefault="001D220B" w:rsidP="00B25313">
    <w:pPr>
      <w:pStyle w:val="Bezrazmaka"/>
      <w:ind w:left="426"/>
      <w:jc w:val="both"/>
      <w:rPr>
        <w:rFonts w:ascii="Times New Roman" w:hAnsi="Times New Roman"/>
        <w:sz w:val="18"/>
        <w:szCs w:val="18"/>
      </w:rPr>
    </w:pPr>
    <w:r w:rsidRPr="00B25313">
      <w:rPr>
        <w:noProof/>
        <w:sz w:val="18"/>
        <w:szCs w:val="18"/>
        <w:lang w:val="sr-Latn-BA" w:eastAsia="sr-Latn-BA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285115</wp:posOffset>
              </wp:positionH>
              <wp:positionV relativeFrom="paragraph">
                <wp:posOffset>65405</wp:posOffset>
              </wp:positionV>
              <wp:extent cx="5821680" cy="0"/>
              <wp:effectExtent l="18415" t="17780" r="17780" b="10795"/>
              <wp:wrapNone/>
              <wp:docPr id="1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82168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5A676A" id="Line 4" o:spid="_x0000_s1026" style="position:absolute;flip:x 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5pt,5.15pt" to="480.85pt,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" strokecolor="#4538f0" strokeweight="1.5pt"/>
          </w:pict>
        </mc:Fallback>
      </mc:AlternateContent>
    </w:r>
  </w:p>
  <w:p w:rsidR="000C7FDB" w:rsidRPr="00FD2DC8" w:rsidRDefault="000C7FDB" w:rsidP="00B25313">
    <w:pPr>
      <w:pStyle w:val="Bezrazmaka"/>
      <w:ind w:left="426"/>
      <w:jc w:val="both"/>
      <w:rPr>
        <w:rFonts w:ascii="Times New Roman" w:hAnsi="Times New Roman"/>
        <w:sz w:val="18"/>
        <w:szCs w:val="18"/>
        <w:lang w:val="sr-Latn-BA"/>
      </w:rPr>
    </w:pPr>
    <w:r w:rsidRPr="00FD2DC8">
      <w:rPr>
        <w:rFonts w:ascii="Times New Roman" w:hAnsi="Times New Roman"/>
        <w:sz w:val="18"/>
        <w:szCs w:val="18"/>
      </w:rPr>
      <w:t>Светог Саве 71, Добој; Кабинет генералног директора 053/241-</w:t>
    </w:r>
    <w:r>
      <w:rPr>
        <w:rFonts w:ascii="Times New Roman" w:hAnsi="Times New Roman"/>
        <w:sz w:val="18"/>
        <w:szCs w:val="18"/>
        <w:lang w:val="sr-Cyrl-BA"/>
      </w:rPr>
      <w:t>3</w:t>
    </w:r>
    <w:r w:rsidRPr="00FD2DC8">
      <w:rPr>
        <w:rFonts w:ascii="Times New Roman" w:hAnsi="Times New Roman"/>
        <w:sz w:val="18"/>
        <w:szCs w:val="18"/>
      </w:rPr>
      <w:t xml:space="preserve">68, </w:t>
    </w:r>
    <w:r w:rsidRPr="00FD2DC8">
      <w:rPr>
        <w:rFonts w:ascii="Times New Roman" w:hAnsi="Times New Roman"/>
        <w:sz w:val="18"/>
        <w:szCs w:val="18"/>
        <w:lang w:val="sr-Latn-BA"/>
      </w:rPr>
      <w:t xml:space="preserve">kabinet@zrs-rs.com; </w:t>
    </w:r>
    <w:r w:rsidRPr="00FD2DC8">
      <w:rPr>
        <w:rFonts w:ascii="Times New Roman" w:hAnsi="Times New Roman"/>
        <w:sz w:val="18"/>
        <w:szCs w:val="18"/>
      </w:rPr>
      <w:t xml:space="preserve">Послови инфраструктуре 053/209-024, </w:t>
    </w:r>
    <w:r w:rsidRPr="00FD2DC8">
      <w:rPr>
        <w:rFonts w:ascii="Times New Roman" w:hAnsi="Times New Roman"/>
        <w:sz w:val="18"/>
        <w:szCs w:val="18"/>
        <w:lang w:val="sr-Latn-BA"/>
      </w:rPr>
      <w:t xml:space="preserve">infra@zrs-rs.com; </w:t>
    </w:r>
    <w:r w:rsidRPr="00FD2DC8">
      <w:rPr>
        <w:rFonts w:ascii="Times New Roman" w:hAnsi="Times New Roman"/>
        <w:sz w:val="18"/>
        <w:szCs w:val="18"/>
      </w:rPr>
      <w:t xml:space="preserve">Послови операција 053/241-192, </w:t>
    </w:r>
    <w:r w:rsidRPr="00FD2DC8">
      <w:rPr>
        <w:rFonts w:ascii="Times New Roman" w:hAnsi="Times New Roman"/>
        <w:sz w:val="18"/>
        <w:szCs w:val="18"/>
        <w:lang w:val="sr-Latn-BA"/>
      </w:rPr>
      <w:t xml:space="preserve">prevoz@zrs-rs.com; </w:t>
    </w:r>
    <w:r w:rsidRPr="00FD2DC8">
      <w:rPr>
        <w:rFonts w:ascii="Times New Roman" w:hAnsi="Times New Roman"/>
        <w:sz w:val="18"/>
        <w:szCs w:val="18"/>
      </w:rPr>
      <w:t xml:space="preserve">Заједнички послови – правни и економски сегмент 053/223-012, </w:t>
    </w:r>
    <w:r w:rsidRPr="00FD2DC8">
      <w:rPr>
        <w:rFonts w:ascii="Times New Roman" w:hAnsi="Times New Roman"/>
        <w:sz w:val="18"/>
        <w:szCs w:val="18"/>
        <w:lang w:val="sr-Latn-BA"/>
      </w:rPr>
      <w:t xml:space="preserve">zajednicki.poslovi@zrs-rs.com; </w:t>
    </w:r>
    <w:r w:rsidRPr="00FD2DC8">
      <w:rPr>
        <w:rFonts w:ascii="Times New Roman" w:hAnsi="Times New Roman"/>
        <w:sz w:val="18"/>
        <w:szCs w:val="18"/>
      </w:rPr>
      <w:t xml:space="preserve">матични број: 85-02-0018-09 (1-3428-00), Окружни привредни суд Добој; ЈИБ:4400025960001; ПИБ:400025960001; ЖР:551004-0000977060 </w:t>
    </w:r>
    <w:r w:rsidRPr="00FD2DC8">
      <w:rPr>
        <w:rFonts w:ascii="Times New Roman" w:hAnsi="Times New Roman"/>
        <w:sz w:val="18"/>
        <w:szCs w:val="18"/>
        <w:lang w:val="sr-Latn-BA"/>
      </w:rPr>
      <w:t>UniCredit Bank a.d. Banja Luka</w:t>
    </w:r>
  </w:p>
  <w:p w:rsidR="002745CE" w:rsidRPr="00FD2DC8" w:rsidRDefault="002745CE" w:rsidP="00FD2DC8">
    <w:pPr>
      <w:pStyle w:val="Footer"/>
      <w:jc w:val="both"/>
      <w:rPr>
        <w:sz w:val="18"/>
        <w:szCs w:val="18"/>
        <w:lang w:val="bs-Cyrl-B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7874" w:rsidRDefault="00AD7874">
      <w:r>
        <w:separator/>
      </w:r>
    </w:p>
  </w:footnote>
  <w:footnote w:type="continuationSeparator" w:id="0">
    <w:p w:rsidR="00AD7874" w:rsidRDefault="00AD7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121431" w:rsidRDefault="00121431">
    <w:pPr>
      <w:rPr>
        <w:sz w:val="4"/>
      </w:rPr>
    </w:pPr>
  </w:p>
  <w:p w:rsidR="004D0AD0" w:rsidRDefault="004D0AD0">
    <w:pPr>
      <w:rPr>
        <w:sz w:val="4"/>
        <w:lang w:val="sr-Cyrl-C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2DC8" w:rsidRDefault="001D220B" w:rsidP="009B0AFF">
    <w:pPr>
      <w:pStyle w:val="Header"/>
      <w:jc w:val="center"/>
    </w:pP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113030</wp:posOffset>
              </wp:positionH>
              <wp:positionV relativeFrom="paragraph">
                <wp:posOffset>1062990</wp:posOffset>
              </wp:positionV>
              <wp:extent cx="5929630" cy="0"/>
              <wp:effectExtent l="17780" t="15240" r="15240" b="13335"/>
              <wp:wrapNone/>
              <wp:docPr id="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592963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538F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388AA0" id="Line 4" o:spid="_x0000_s1026" style="position:absolute;flip:x 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9pt,83.7pt" to="475.8pt,8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" strokecolor="#4538f0" strokeweight="1.5pt"/>
          </w:pict>
        </mc:Fallback>
      </mc:AlternateContent>
    </w:r>
    <w:r>
      <w:rPr>
        <w:noProof/>
        <w:lang w:val="sr-Latn-BA" w:eastAsia="sr-Latn-BA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724535</wp:posOffset>
              </wp:positionH>
              <wp:positionV relativeFrom="paragraph">
                <wp:posOffset>635000</wp:posOffset>
              </wp:positionV>
              <wp:extent cx="4201795" cy="441325"/>
              <wp:effectExtent l="635" t="0" r="0" b="0"/>
              <wp:wrapNone/>
              <wp:docPr id="5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1795" cy="441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D2DC8" w:rsidRPr="00F91E97" w:rsidRDefault="00FD2DC8" w:rsidP="00FD2DC8">
                          <w:pPr>
                            <w:rPr>
                              <w:b/>
                              <w:sz w:val="2"/>
                              <w:lang w:val="sr-Latn-CS"/>
                            </w:rPr>
                          </w:pPr>
                        </w:p>
                        <w:p w:rsidR="00FD2DC8" w:rsidRPr="002B7001" w:rsidRDefault="00FD2DC8" w:rsidP="009B0AFF">
                          <w:pPr>
                            <w:jc w:val="center"/>
                            <w:rPr>
                              <w:b/>
                              <w:lang w:val="sr-Latn-CS"/>
                            </w:rPr>
                          </w:pPr>
                          <w:r w:rsidRPr="002B7001">
                            <w:rPr>
                              <w:b/>
                              <w:lang w:val="sr-Cyrl-BA"/>
                            </w:rPr>
                            <w:t>Ж</w:t>
                          </w:r>
                          <w:r w:rsidR="00B25313">
                            <w:rPr>
                              <w:b/>
                              <w:lang w:val="sr-Cyrl-BA"/>
                            </w:rPr>
                            <w:t xml:space="preserve">ељезнице Републике </w:t>
                          </w:r>
                          <w:r w:rsidRPr="002B7001">
                            <w:rPr>
                              <w:b/>
                              <w:lang w:val="sr-Latn-CS"/>
                            </w:rPr>
                            <w:t>С</w:t>
                          </w:r>
                          <w:r w:rsidR="00B25313">
                            <w:rPr>
                              <w:b/>
                              <w:lang w:val="bs-Cyrl-BA"/>
                            </w:rPr>
                            <w:t>рпске</w:t>
                          </w:r>
                        </w:p>
                        <w:p w:rsidR="00FD2DC8" w:rsidRPr="00B25313" w:rsidRDefault="00B25313" w:rsidP="009B0AFF">
                          <w:pPr>
                            <w:jc w:val="center"/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</w:pP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 xml:space="preserve">акционарско друштво </w:t>
                          </w:r>
                          <w:r w:rsidR="00FD2DC8" w:rsidRPr="002B7001">
                            <w:rPr>
                              <w:b/>
                              <w:bCs/>
                              <w:sz w:val="22"/>
                            </w:rPr>
                            <w:t>Д</w:t>
                          </w:r>
                          <w:r>
                            <w:rPr>
                              <w:b/>
                              <w:bCs/>
                              <w:sz w:val="22"/>
                              <w:lang w:val="bs-Cyrl-BA"/>
                            </w:rPr>
                            <w:t>обој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7.05pt;margin-top:50pt;width:330.85pt;height:34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" filled="f" stroked="f" strokecolor="white">
              <v:textbox>
                <w:txbxContent>
                  <w:p w:rsidR="00FD2DC8" w:rsidRPr="00F91E97" w:rsidRDefault="00FD2DC8" w:rsidP="00FD2DC8">
                    <w:pPr>
                      <w:rPr>
                        <w:b/>
                        <w:sz w:val="2"/>
                        <w:lang w:val="sr-Latn-CS"/>
                      </w:rPr>
                    </w:pPr>
                  </w:p>
                  <w:p w:rsidR="00FD2DC8" w:rsidRPr="002B7001" w:rsidRDefault="00FD2DC8" w:rsidP="009B0AFF">
                    <w:pPr>
                      <w:jc w:val="center"/>
                      <w:rPr>
                        <w:b/>
                        <w:lang w:val="sr-Latn-CS"/>
                      </w:rPr>
                    </w:pPr>
                    <w:r w:rsidRPr="002B7001">
                      <w:rPr>
                        <w:b/>
                        <w:lang w:val="sr-Cyrl-BA"/>
                      </w:rPr>
                      <w:t>Ж</w:t>
                    </w:r>
                    <w:r w:rsidR="00B25313">
                      <w:rPr>
                        <w:b/>
                        <w:lang w:val="sr-Cyrl-BA"/>
                      </w:rPr>
                      <w:t xml:space="preserve">ељезнице Републике </w:t>
                    </w:r>
                    <w:r w:rsidRPr="002B7001">
                      <w:rPr>
                        <w:b/>
                        <w:lang w:val="sr-Latn-CS"/>
                      </w:rPr>
                      <w:t>С</w:t>
                    </w:r>
                    <w:r w:rsidR="00B25313">
                      <w:rPr>
                        <w:b/>
                        <w:lang w:val="bs-Cyrl-BA"/>
                      </w:rPr>
                      <w:t>рпске</w:t>
                    </w:r>
                  </w:p>
                  <w:p w:rsidR="00FD2DC8" w:rsidRPr="00B25313" w:rsidRDefault="00B25313" w:rsidP="009B0AFF">
                    <w:pPr>
                      <w:jc w:val="center"/>
                      <w:rPr>
                        <w:b/>
                        <w:bCs/>
                        <w:sz w:val="22"/>
                        <w:lang w:val="bs-Cyrl-BA"/>
                      </w:rPr>
                    </w:pPr>
                    <w:r>
                      <w:rPr>
                        <w:b/>
                        <w:bCs/>
                        <w:sz w:val="22"/>
                        <w:lang w:val="bs-Cyrl-BA"/>
                      </w:rPr>
                      <w:t xml:space="preserve">акционарско друштво </w:t>
                    </w:r>
                    <w:r w:rsidR="00FD2DC8" w:rsidRPr="002B7001">
                      <w:rPr>
                        <w:b/>
                        <w:bCs/>
                        <w:sz w:val="22"/>
                      </w:rPr>
                      <w:t>Д</w:t>
                    </w:r>
                    <w:r>
                      <w:rPr>
                        <w:b/>
                        <w:bCs/>
                        <w:sz w:val="22"/>
                        <w:lang w:val="bs-Cyrl-BA"/>
                      </w:rPr>
                      <w:t>обој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sr-Latn-BA" w:eastAsia="sr-Latn-BA"/>
      </w:rPr>
      <mc:AlternateContent>
        <mc:Choice Requires="wpg">
          <w:drawing>
            <wp:anchor distT="0" distB="0" distL="114300" distR="114300" simplePos="0" relativeHeight="251655680" behindDoc="0" locked="0" layoutInCell="1" allowOverlap="1">
              <wp:simplePos x="0" y="0"/>
              <wp:positionH relativeFrom="column">
                <wp:posOffset>2111375</wp:posOffset>
              </wp:positionH>
              <wp:positionV relativeFrom="paragraph">
                <wp:posOffset>-46355</wp:posOffset>
              </wp:positionV>
              <wp:extent cx="1475105" cy="838200"/>
              <wp:effectExtent l="0" t="1270" r="4445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75105" cy="838200"/>
                        <a:chOff x="1584" y="904"/>
                        <a:chExt cx="1875" cy="1215"/>
                      </a:xfrm>
                    </wpg:grpSpPr>
                    <pic:pic xmlns:pic="http://schemas.openxmlformats.org/drawingml/2006/picture">
                      <pic:nvPicPr>
                        <pic:cNvPr id="3" name="Picture 6" descr="msotw9_temp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12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584" y="904"/>
                          <a:ext cx="1875" cy="1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117" y="1338"/>
                          <a:ext cx="802" cy="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2DC8" w:rsidRPr="007C1252" w:rsidRDefault="007C1252" w:rsidP="00FD2DC8">
                            <w:pPr>
                              <w:jc w:val="center"/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/>
                                <w:sz w:val="20"/>
                                <w:szCs w:val="16"/>
                                <w:lang w:val="sr-Cyrl-BA"/>
                              </w:rPr>
                              <w:t>ЖРС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7" style="position:absolute;left:0;text-align:left;margin-left:166.25pt;margin-top:-3.65pt;width:116.15pt;height:66pt;z-index:251655680" coordorigin="1584,904" coordsize="1875,121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8" type="#_x0000_t75" alt="msotw9_temp0" style="position:absolute;left:1584;top:904;width:1875;height:12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">
                <v:imagedata r:id="rId2" o:title="msotw9_temp0" blacklevel="3932f"/>
              </v:shape>
              <v:shape id="Text Box 7" o:spid="_x0000_s1029" type="#_x0000_t202" style="position:absolute;left:2117;top:1338;width:802;height: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FD2DC8" w:rsidRPr="007C1252" w:rsidRDefault="007C1252" w:rsidP="00FD2DC8">
                      <w:pPr>
                        <w:jc w:val="center"/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</w:pPr>
                      <w:r>
                        <w:rPr>
                          <w:b/>
                          <w:bCs/>
                          <w:color w:val="FFFFFF"/>
                          <w:sz w:val="20"/>
                          <w:szCs w:val="16"/>
                          <w:lang w:val="sr-Cyrl-BA"/>
                        </w:rPr>
                        <w:t>ЖРС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</w:lvl>
  </w:abstractNum>
  <w:abstractNum w:abstractNumId="1" w15:restartNumberingAfterBreak="0">
    <w:nsid w:val="00FC6FAF"/>
    <w:multiLevelType w:val="hybridMultilevel"/>
    <w:tmpl w:val="A99A0B3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01497616"/>
    <w:multiLevelType w:val="hybridMultilevel"/>
    <w:tmpl w:val="C7520B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43610B"/>
    <w:multiLevelType w:val="hybridMultilevel"/>
    <w:tmpl w:val="5B0E7B62"/>
    <w:lvl w:ilvl="0" w:tplc="0409000F">
      <w:start w:val="1"/>
      <w:numFmt w:val="decimal"/>
      <w:lvlText w:val="%1."/>
      <w:lvlJc w:val="left"/>
      <w:pPr>
        <w:ind w:left="1428" w:hanging="360"/>
      </w:p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D10B9C"/>
    <w:multiLevelType w:val="multilevel"/>
    <w:tmpl w:val="0409001D"/>
    <w:styleLink w:val="Style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E7C5A61"/>
    <w:multiLevelType w:val="hybridMultilevel"/>
    <w:tmpl w:val="401E5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AB5116"/>
    <w:multiLevelType w:val="hybridMultilevel"/>
    <w:tmpl w:val="0456BC44"/>
    <w:lvl w:ilvl="0" w:tplc="472A9E52">
      <w:start w:val="1"/>
      <w:numFmt w:val="bullet"/>
      <w:lvlText w:val=""/>
      <w:lvlJc w:val="left"/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7F151E"/>
    <w:multiLevelType w:val="hybridMultilevel"/>
    <w:tmpl w:val="03E2387A"/>
    <w:lvl w:ilvl="0" w:tplc="01A0DA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FB24FA"/>
    <w:multiLevelType w:val="hybridMultilevel"/>
    <w:tmpl w:val="D0A00B9E"/>
    <w:lvl w:ilvl="0" w:tplc="114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3B440C"/>
    <w:multiLevelType w:val="hybridMultilevel"/>
    <w:tmpl w:val="0762ADF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35730"/>
    <w:multiLevelType w:val="hybridMultilevel"/>
    <w:tmpl w:val="9A867D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8D60E9"/>
    <w:multiLevelType w:val="hybridMultilevel"/>
    <w:tmpl w:val="2CFC3C6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97B55"/>
    <w:multiLevelType w:val="hybridMultilevel"/>
    <w:tmpl w:val="5E100C98"/>
    <w:lvl w:ilvl="0" w:tplc="DE8A0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E6D25"/>
    <w:multiLevelType w:val="hybridMultilevel"/>
    <w:tmpl w:val="F9BE7D4E"/>
    <w:lvl w:ilvl="0" w:tplc="45B813A8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cs="Times New Roman" w:hint="default"/>
      </w:rPr>
    </w:lvl>
    <w:lvl w:ilvl="1" w:tplc="141A0003" w:tentative="1">
      <w:start w:val="1"/>
      <w:numFmt w:val="bullet"/>
      <w:lvlText w:val="o"/>
      <w:lvlJc w:val="left"/>
      <w:pPr>
        <w:tabs>
          <w:tab w:val="num" w:pos="2215"/>
        </w:tabs>
        <w:ind w:left="2215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tabs>
          <w:tab w:val="num" w:pos="2935"/>
        </w:tabs>
        <w:ind w:left="2935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tabs>
          <w:tab w:val="num" w:pos="3655"/>
        </w:tabs>
        <w:ind w:left="3655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tabs>
          <w:tab w:val="num" w:pos="4375"/>
        </w:tabs>
        <w:ind w:left="4375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tabs>
          <w:tab w:val="num" w:pos="5095"/>
        </w:tabs>
        <w:ind w:left="5095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tabs>
          <w:tab w:val="num" w:pos="5815"/>
        </w:tabs>
        <w:ind w:left="5815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tabs>
          <w:tab w:val="num" w:pos="6535"/>
        </w:tabs>
        <w:ind w:left="6535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tabs>
          <w:tab w:val="num" w:pos="7255"/>
        </w:tabs>
        <w:ind w:left="7255" w:hanging="360"/>
      </w:pPr>
      <w:rPr>
        <w:rFonts w:ascii="Wingdings" w:hAnsi="Wingdings" w:hint="default"/>
      </w:rPr>
    </w:lvl>
  </w:abstractNum>
  <w:abstractNum w:abstractNumId="14" w15:restartNumberingAfterBreak="0">
    <w:nsid w:val="4C843B0F"/>
    <w:multiLevelType w:val="hybridMultilevel"/>
    <w:tmpl w:val="CEA89E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9E2E33"/>
    <w:multiLevelType w:val="hybridMultilevel"/>
    <w:tmpl w:val="5F3031D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9D0EE7"/>
    <w:multiLevelType w:val="hybridMultilevel"/>
    <w:tmpl w:val="B7748F54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C16D0D"/>
    <w:multiLevelType w:val="hybridMultilevel"/>
    <w:tmpl w:val="F36AE47E"/>
    <w:lvl w:ilvl="0" w:tplc="E56AA1B8">
      <w:start w:val="1"/>
      <w:numFmt w:val="decimal"/>
      <w:lvlText w:val="%1."/>
      <w:lvlJc w:val="left"/>
      <w:pPr>
        <w:ind w:left="81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8" w15:restartNumberingAfterBreak="0">
    <w:nsid w:val="56983D21"/>
    <w:multiLevelType w:val="hybridMultilevel"/>
    <w:tmpl w:val="A7D058AA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45F35"/>
    <w:multiLevelType w:val="hybridMultilevel"/>
    <w:tmpl w:val="0A84AD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F074E"/>
    <w:multiLevelType w:val="hybridMultilevel"/>
    <w:tmpl w:val="D9E84DD8"/>
    <w:lvl w:ilvl="0" w:tplc="340E8A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9507B"/>
    <w:multiLevelType w:val="hybridMultilevel"/>
    <w:tmpl w:val="469C4EA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7954F0"/>
    <w:multiLevelType w:val="hybridMultilevel"/>
    <w:tmpl w:val="F1E6C0CC"/>
    <w:lvl w:ilvl="0" w:tplc="DE8A0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DE7A41"/>
    <w:multiLevelType w:val="hybridMultilevel"/>
    <w:tmpl w:val="A12240B4"/>
    <w:lvl w:ilvl="0" w:tplc="DE8A039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</w:num>
  <w:num w:numId="8">
    <w:abstractNumId w:val="20"/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2"/>
  </w:num>
  <w:num w:numId="16">
    <w:abstractNumId w:val="11"/>
  </w:num>
  <w:num w:numId="17">
    <w:abstractNumId w:val="13"/>
  </w:num>
  <w:num w:numId="18">
    <w:abstractNumId w:val="1"/>
  </w:num>
  <w:num w:numId="19">
    <w:abstractNumId w:val="12"/>
  </w:num>
  <w:num w:numId="20">
    <w:abstractNumId w:val="23"/>
  </w:num>
  <w:num w:numId="21">
    <w:abstractNumId w:val="8"/>
  </w:num>
  <w:num w:numId="22">
    <w:abstractNumId w:val="17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>
      <o:colormru v:ext="edit" colors="#0692d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F25"/>
    <w:rsid w:val="00002D6E"/>
    <w:rsid w:val="00004FCF"/>
    <w:rsid w:val="00033032"/>
    <w:rsid w:val="00043CCA"/>
    <w:rsid w:val="000505E6"/>
    <w:rsid w:val="000624F6"/>
    <w:rsid w:val="000647EF"/>
    <w:rsid w:val="0007174A"/>
    <w:rsid w:val="00072826"/>
    <w:rsid w:val="00074074"/>
    <w:rsid w:val="0007648B"/>
    <w:rsid w:val="00096CA7"/>
    <w:rsid w:val="000B601A"/>
    <w:rsid w:val="000B67A8"/>
    <w:rsid w:val="000C000B"/>
    <w:rsid w:val="000C0AA0"/>
    <w:rsid w:val="000C536C"/>
    <w:rsid w:val="000C6F01"/>
    <w:rsid w:val="000C7FDB"/>
    <w:rsid w:val="000D128E"/>
    <w:rsid w:val="000D6E81"/>
    <w:rsid w:val="000D71F5"/>
    <w:rsid w:val="000D751E"/>
    <w:rsid w:val="000E0349"/>
    <w:rsid w:val="000E6C88"/>
    <w:rsid w:val="000F3022"/>
    <w:rsid w:val="00100B18"/>
    <w:rsid w:val="0010295A"/>
    <w:rsid w:val="00112F93"/>
    <w:rsid w:val="0011339B"/>
    <w:rsid w:val="00121431"/>
    <w:rsid w:val="00127DC6"/>
    <w:rsid w:val="0013343D"/>
    <w:rsid w:val="00133D94"/>
    <w:rsid w:val="001341CC"/>
    <w:rsid w:val="00137849"/>
    <w:rsid w:val="001403DD"/>
    <w:rsid w:val="00140E18"/>
    <w:rsid w:val="00142276"/>
    <w:rsid w:val="00142CC4"/>
    <w:rsid w:val="00146A98"/>
    <w:rsid w:val="00150C5E"/>
    <w:rsid w:val="001523A8"/>
    <w:rsid w:val="0016376E"/>
    <w:rsid w:val="00164AF3"/>
    <w:rsid w:val="00173829"/>
    <w:rsid w:val="00173B4D"/>
    <w:rsid w:val="00180C23"/>
    <w:rsid w:val="001826BF"/>
    <w:rsid w:val="001829FC"/>
    <w:rsid w:val="001937FA"/>
    <w:rsid w:val="001A119B"/>
    <w:rsid w:val="001A21BD"/>
    <w:rsid w:val="001A4ABE"/>
    <w:rsid w:val="001A593E"/>
    <w:rsid w:val="001A5B9D"/>
    <w:rsid w:val="001B4FD2"/>
    <w:rsid w:val="001B7B55"/>
    <w:rsid w:val="001C16E4"/>
    <w:rsid w:val="001D220B"/>
    <w:rsid w:val="001D3B4A"/>
    <w:rsid w:val="001D4508"/>
    <w:rsid w:val="001D7C65"/>
    <w:rsid w:val="001E354D"/>
    <w:rsid w:val="001E4B9F"/>
    <w:rsid w:val="001F18B6"/>
    <w:rsid w:val="001F28AD"/>
    <w:rsid w:val="001F5E1A"/>
    <w:rsid w:val="001F5EAF"/>
    <w:rsid w:val="00200B18"/>
    <w:rsid w:val="00200DD4"/>
    <w:rsid w:val="00203F5C"/>
    <w:rsid w:val="00205F54"/>
    <w:rsid w:val="00207E4A"/>
    <w:rsid w:val="002118D1"/>
    <w:rsid w:val="00214C27"/>
    <w:rsid w:val="002240C0"/>
    <w:rsid w:val="00227F45"/>
    <w:rsid w:val="00231B04"/>
    <w:rsid w:val="00231EBC"/>
    <w:rsid w:val="00232C50"/>
    <w:rsid w:val="0024064D"/>
    <w:rsid w:val="002408F3"/>
    <w:rsid w:val="00242CAE"/>
    <w:rsid w:val="002458D6"/>
    <w:rsid w:val="002500BD"/>
    <w:rsid w:val="00261E8C"/>
    <w:rsid w:val="00263019"/>
    <w:rsid w:val="00264579"/>
    <w:rsid w:val="00265D87"/>
    <w:rsid w:val="0026658F"/>
    <w:rsid w:val="0027018B"/>
    <w:rsid w:val="002745CE"/>
    <w:rsid w:val="00280B2A"/>
    <w:rsid w:val="00281890"/>
    <w:rsid w:val="00286328"/>
    <w:rsid w:val="00287745"/>
    <w:rsid w:val="00291AEA"/>
    <w:rsid w:val="00295FA0"/>
    <w:rsid w:val="002A0312"/>
    <w:rsid w:val="002A1E80"/>
    <w:rsid w:val="002A38FC"/>
    <w:rsid w:val="002A5AF7"/>
    <w:rsid w:val="002A706D"/>
    <w:rsid w:val="002A7423"/>
    <w:rsid w:val="002A7BA7"/>
    <w:rsid w:val="002B0029"/>
    <w:rsid w:val="002B16A1"/>
    <w:rsid w:val="002B1D2D"/>
    <w:rsid w:val="002B2E2F"/>
    <w:rsid w:val="002B3F3B"/>
    <w:rsid w:val="002B7001"/>
    <w:rsid w:val="002C0879"/>
    <w:rsid w:val="002C203F"/>
    <w:rsid w:val="002C460A"/>
    <w:rsid w:val="002C73EB"/>
    <w:rsid w:val="002D08CD"/>
    <w:rsid w:val="002D58E8"/>
    <w:rsid w:val="002D6425"/>
    <w:rsid w:val="002E2C42"/>
    <w:rsid w:val="002E5B9F"/>
    <w:rsid w:val="002E5C43"/>
    <w:rsid w:val="002E6270"/>
    <w:rsid w:val="002F2FA3"/>
    <w:rsid w:val="002F479D"/>
    <w:rsid w:val="002F4C62"/>
    <w:rsid w:val="00312E92"/>
    <w:rsid w:val="00321AA5"/>
    <w:rsid w:val="00321C90"/>
    <w:rsid w:val="00325067"/>
    <w:rsid w:val="0033290E"/>
    <w:rsid w:val="00333BCD"/>
    <w:rsid w:val="003409C8"/>
    <w:rsid w:val="0034218A"/>
    <w:rsid w:val="003421C9"/>
    <w:rsid w:val="00345050"/>
    <w:rsid w:val="00346D17"/>
    <w:rsid w:val="00351A45"/>
    <w:rsid w:val="00356294"/>
    <w:rsid w:val="003641CF"/>
    <w:rsid w:val="00364B7D"/>
    <w:rsid w:val="0036526F"/>
    <w:rsid w:val="00366DE3"/>
    <w:rsid w:val="00382AAA"/>
    <w:rsid w:val="00383A62"/>
    <w:rsid w:val="00383C35"/>
    <w:rsid w:val="00387507"/>
    <w:rsid w:val="0039034F"/>
    <w:rsid w:val="0039227C"/>
    <w:rsid w:val="00393AF3"/>
    <w:rsid w:val="003A4E5C"/>
    <w:rsid w:val="003A5A8D"/>
    <w:rsid w:val="003B21D4"/>
    <w:rsid w:val="003B5BE2"/>
    <w:rsid w:val="003C0A43"/>
    <w:rsid w:val="003C18FA"/>
    <w:rsid w:val="003C3A77"/>
    <w:rsid w:val="003C3A90"/>
    <w:rsid w:val="003D38C2"/>
    <w:rsid w:val="003D4FA7"/>
    <w:rsid w:val="003D7ED1"/>
    <w:rsid w:val="003E0320"/>
    <w:rsid w:val="003E1BC4"/>
    <w:rsid w:val="003E5276"/>
    <w:rsid w:val="003E6173"/>
    <w:rsid w:val="003F0714"/>
    <w:rsid w:val="003F142B"/>
    <w:rsid w:val="003F3700"/>
    <w:rsid w:val="003F3A2F"/>
    <w:rsid w:val="003F531A"/>
    <w:rsid w:val="0040498A"/>
    <w:rsid w:val="004078CC"/>
    <w:rsid w:val="0041136B"/>
    <w:rsid w:val="004217CD"/>
    <w:rsid w:val="004230EA"/>
    <w:rsid w:val="0042533E"/>
    <w:rsid w:val="0043153E"/>
    <w:rsid w:val="004363DC"/>
    <w:rsid w:val="00441B9B"/>
    <w:rsid w:val="00442B71"/>
    <w:rsid w:val="0044301C"/>
    <w:rsid w:val="00444CA8"/>
    <w:rsid w:val="00445C1B"/>
    <w:rsid w:val="00447382"/>
    <w:rsid w:val="00447705"/>
    <w:rsid w:val="00463373"/>
    <w:rsid w:val="00464138"/>
    <w:rsid w:val="0046526B"/>
    <w:rsid w:val="00465343"/>
    <w:rsid w:val="0046670C"/>
    <w:rsid w:val="004671D4"/>
    <w:rsid w:val="004709F8"/>
    <w:rsid w:val="00471221"/>
    <w:rsid w:val="00472D2A"/>
    <w:rsid w:val="00474768"/>
    <w:rsid w:val="0048433F"/>
    <w:rsid w:val="0048511D"/>
    <w:rsid w:val="004865F1"/>
    <w:rsid w:val="00490DCB"/>
    <w:rsid w:val="00493940"/>
    <w:rsid w:val="00494C97"/>
    <w:rsid w:val="00495467"/>
    <w:rsid w:val="00495E99"/>
    <w:rsid w:val="00497082"/>
    <w:rsid w:val="004A4796"/>
    <w:rsid w:val="004A5C4D"/>
    <w:rsid w:val="004B4420"/>
    <w:rsid w:val="004B717D"/>
    <w:rsid w:val="004C5A34"/>
    <w:rsid w:val="004C792C"/>
    <w:rsid w:val="004D0AD0"/>
    <w:rsid w:val="004D27C2"/>
    <w:rsid w:val="004D7304"/>
    <w:rsid w:val="004E0267"/>
    <w:rsid w:val="004E4261"/>
    <w:rsid w:val="004E75AD"/>
    <w:rsid w:val="004F407E"/>
    <w:rsid w:val="004F7CE5"/>
    <w:rsid w:val="00506932"/>
    <w:rsid w:val="0051203F"/>
    <w:rsid w:val="0051317A"/>
    <w:rsid w:val="00513FCE"/>
    <w:rsid w:val="00520B82"/>
    <w:rsid w:val="00520C93"/>
    <w:rsid w:val="00522C38"/>
    <w:rsid w:val="0054151C"/>
    <w:rsid w:val="00544F61"/>
    <w:rsid w:val="00547029"/>
    <w:rsid w:val="00547DC0"/>
    <w:rsid w:val="005515B7"/>
    <w:rsid w:val="005531A0"/>
    <w:rsid w:val="0055693E"/>
    <w:rsid w:val="00561B0B"/>
    <w:rsid w:val="0056461F"/>
    <w:rsid w:val="00572D09"/>
    <w:rsid w:val="00580D11"/>
    <w:rsid w:val="00581D37"/>
    <w:rsid w:val="005974E3"/>
    <w:rsid w:val="005A0843"/>
    <w:rsid w:val="005A12A6"/>
    <w:rsid w:val="005A19D5"/>
    <w:rsid w:val="005A70A5"/>
    <w:rsid w:val="005A7100"/>
    <w:rsid w:val="005A7850"/>
    <w:rsid w:val="005B07D9"/>
    <w:rsid w:val="005B0A2D"/>
    <w:rsid w:val="005B2272"/>
    <w:rsid w:val="005B6650"/>
    <w:rsid w:val="005B7473"/>
    <w:rsid w:val="005C4EAC"/>
    <w:rsid w:val="005C5CF8"/>
    <w:rsid w:val="005C7D88"/>
    <w:rsid w:val="005D1A64"/>
    <w:rsid w:val="005D1D40"/>
    <w:rsid w:val="005D496B"/>
    <w:rsid w:val="005D5220"/>
    <w:rsid w:val="005D6B19"/>
    <w:rsid w:val="005D74B8"/>
    <w:rsid w:val="005E2C1F"/>
    <w:rsid w:val="005E3C0A"/>
    <w:rsid w:val="005E48C5"/>
    <w:rsid w:val="005F21A2"/>
    <w:rsid w:val="005F30FD"/>
    <w:rsid w:val="005F762B"/>
    <w:rsid w:val="00601429"/>
    <w:rsid w:val="00602E50"/>
    <w:rsid w:val="00606281"/>
    <w:rsid w:val="00607F98"/>
    <w:rsid w:val="0061113F"/>
    <w:rsid w:val="00614CFC"/>
    <w:rsid w:val="006243F9"/>
    <w:rsid w:val="00625AA8"/>
    <w:rsid w:val="006318CB"/>
    <w:rsid w:val="00632E8A"/>
    <w:rsid w:val="00644DC0"/>
    <w:rsid w:val="00651F25"/>
    <w:rsid w:val="00653B57"/>
    <w:rsid w:val="006556CE"/>
    <w:rsid w:val="006578EA"/>
    <w:rsid w:val="006603AD"/>
    <w:rsid w:val="0066060F"/>
    <w:rsid w:val="006651AB"/>
    <w:rsid w:val="0066521A"/>
    <w:rsid w:val="00667D54"/>
    <w:rsid w:val="00671224"/>
    <w:rsid w:val="006724D0"/>
    <w:rsid w:val="00674933"/>
    <w:rsid w:val="0067510C"/>
    <w:rsid w:val="00675583"/>
    <w:rsid w:val="0067689B"/>
    <w:rsid w:val="00685D72"/>
    <w:rsid w:val="0069047C"/>
    <w:rsid w:val="006921E4"/>
    <w:rsid w:val="006947EC"/>
    <w:rsid w:val="00696887"/>
    <w:rsid w:val="006A0BF2"/>
    <w:rsid w:val="006A3052"/>
    <w:rsid w:val="006A5226"/>
    <w:rsid w:val="006A6C39"/>
    <w:rsid w:val="006A6D3F"/>
    <w:rsid w:val="006B2502"/>
    <w:rsid w:val="006B37C1"/>
    <w:rsid w:val="006C1026"/>
    <w:rsid w:val="006C54E6"/>
    <w:rsid w:val="006C5D9A"/>
    <w:rsid w:val="006C5EFB"/>
    <w:rsid w:val="006C7AF8"/>
    <w:rsid w:val="006D24FE"/>
    <w:rsid w:val="006D25B6"/>
    <w:rsid w:val="006D3F01"/>
    <w:rsid w:val="006E056E"/>
    <w:rsid w:val="006E4B0E"/>
    <w:rsid w:val="006E68B1"/>
    <w:rsid w:val="006E6AA1"/>
    <w:rsid w:val="006F0284"/>
    <w:rsid w:val="006F23E0"/>
    <w:rsid w:val="006F2F66"/>
    <w:rsid w:val="006F47BF"/>
    <w:rsid w:val="007002B2"/>
    <w:rsid w:val="00700346"/>
    <w:rsid w:val="00701BBD"/>
    <w:rsid w:val="007036CA"/>
    <w:rsid w:val="00704AB0"/>
    <w:rsid w:val="00707F04"/>
    <w:rsid w:val="00710CC5"/>
    <w:rsid w:val="0071272F"/>
    <w:rsid w:val="007141F1"/>
    <w:rsid w:val="0071765D"/>
    <w:rsid w:val="00727244"/>
    <w:rsid w:val="007274D4"/>
    <w:rsid w:val="00734D76"/>
    <w:rsid w:val="00736680"/>
    <w:rsid w:val="0073740C"/>
    <w:rsid w:val="007438AE"/>
    <w:rsid w:val="00750D02"/>
    <w:rsid w:val="007551C8"/>
    <w:rsid w:val="0075661F"/>
    <w:rsid w:val="00760A85"/>
    <w:rsid w:val="00765EF2"/>
    <w:rsid w:val="00770317"/>
    <w:rsid w:val="007721A6"/>
    <w:rsid w:val="007754C3"/>
    <w:rsid w:val="00784FD8"/>
    <w:rsid w:val="00791D37"/>
    <w:rsid w:val="0079392F"/>
    <w:rsid w:val="00794F08"/>
    <w:rsid w:val="007A39C9"/>
    <w:rsid w:val="007A4774"/>
    <w:rsid w:val="007B0FCA"/>
    <w:rsid w:val="007B2369"/>
    <w:rsid w:val="007B3E3B"/>
    <w:rsid w:val="007B50B8"/>
    <w:rsid w:val="007C1252"/>
    <w:rsid w:val="007C1DBD"/>
    <w:rsid w:val="007D0FCF"/>
    <w:rsid w:val="007D5919"/>
    <w:rsid w:val="007D69AF"/>
    <w:rsid w:val="007E3BF9"/>
    <w:rsid w:val="007E6637"/>
    <w:rsid w:val="007F0CD2"/>
    <w:rsid w:val="007F308F"/>
    <w:rsid w:val="00802795"/>
    <w:rsid w:val="00803841"/>
    <w:rsid w:val="00811D1D"/>
    <w:rsid w:val="00812D62"/>
    <w:rsid w:val="00814B27"/>
    <w:rsid w:val="00816836"/>
    <w:rsid w:val="00825783"/>
    <w:rsid w:val="00827B63"/>
    <w:rsid w:val="008328A3"/>
    <w:rsid w:val="00835C8A"/>
    <w:rsid w:val="00842986"/>
    <w:rsid w:val="00842998"/>
    <w:rsid w:val="008502F1"/>
    <w:rsid w:val="008524C9"/>
    <w:rsid w:val="00856915"/>
    <w:rsid w:val="00860DF8"/>
    <w:rsid w:val="008619F8"/>
    <w:rsid w:val="00870D32"/>
    <w:rsid w:val="00872154"/>
    <w:rsid w:val="00880353"/>
    <w:rsid w:val="00882104"/>
    <w:rsid w:val="0088240C"/>
    <w:rsid w:val="00884D87"/>
    <w:rsid w:val="008868C4"/>
    <w:rsid w:val="00887558"/>
    <w:rsid w:val="00887C6D"/>
    <w:rsid w:val="00890B50"/>
    <w:rsid w:val="0089578D"/>
    <w:rsid w:val="008962D8"/>
    <w:rsid w:val="008A0CF7"/>
    <w:rsid w:val="008A24B7"/>
    <w:rsid w:val="008A6FA1"/>
    <w:rsid w:val="008A7A7B"/>
    <w:rsid w:val="008B1DAA"/>
    <w:rsid w:val="008B668F"/>
    <w:rsid w:val="008B6F9E"/>
    <w:rsid w:val="008C4974"/>
    <w:rsid w:val="008C6923"/>
    <w:rsid w:val="008D0EB9"/>
    <w:rsid w:val="008D220C"/>
    <w:rsid w:val="008D4211"/>
    <w:rsid w:val="008F36FC"/>
    <w:rsid w:val="008F6967"/>
    <w:rsid w:val="009030CF"/>
    <w:rsid w:val="0090565E"/>
    <w:rsid w:val="00906A9E"/>
    <w:rsid w:val="00910ADA"/>
    <w:rsid w:val="0091122A"/>
    <w:rsid w:val="00922F0F"/>
    <w:rsid w:val="00934055"/>
    <w:rsid w:val="0093433A"/>
    <w:rsid w:val="0093467A"/>
    <w:rsid w:val="009358EC"/>
    <w:rsid w:val="00937230"/>
    <w:rsid w:val="00937B66"/>
    <w:rsid w:val="009424EF"/>
    <w:rsid w:val="0094783C"/>
    <w:rsid w:val="00952314"/>
    <w:rsid w:val="0095510D"/>
    <w:rsid w:val="009558D2"/>
    <w:rsid w:val="009563E0"/>
    <w:rsid w:val="009601B2"/>
    <w:rsid w:val="009619FC"/>
    <w:rsid w:val="009630C7"/>
    <w:rsid w:val="00994B45"/>
    <w:rsid w:val="0099660D"/>
    <w:rsid w:val="009A29C0"/>
    <w:rsid w:val="009A6690"/>
    <w:rsid w:val="009B0AFF"/>
    <w:rsid w:val="009B2EB1"/>
    <w:rsid w:val="009B3F29"/>
    <w:rsid w:val="009B47D4"/>
    <w:rsid w:val="009B7C4A"/>
    <w:rsid w:val="009C3ADC"/>
    <w:rsid w:val="009C3C6F"/>
    <w:rsid w:val="009C6DD1"/>
    <w:rsid w:val="009D28D7"/>
    <w:rsid w:val="009D2E99"/>
    <w:rsid w:val="009D4429"/>
    <w:rsid w:val="009D7B96"/>
    <w:rsid w:val="009E1D99"/>
    <w:rsid w:val="009E27C9"/>
    <w:rsid w:val="009F1776"/>
    <w:rsid w:val="009F38CA"/>
    <w:rsid w:val="009F3E36"/>
    <w:rsid w:val="009F4899"/>
    <w:rsid w:val="00A0133A"/>
    <w:rsid w:val="00A0145F"/>
    <w:rsid w:val="00A01E96"/>
    <w:rsid w:val="00A02A20"/>
    <w:rsid w:val="00A05293"/>
    <w:rsid w:val="00A059B2"/>
    <w:rsid w:val="00A15159"/>
    <w:rsid w:val="00A26136"/>
    <w:rsid w:val="00A31943"/>
    <w:rsid w:val="00A32317"/>
    <w:rsid w:val="00A33B34"/>
    <w:rsid w:val="00A356BE"/>
    <w:rsid w:val="00A36314"/>
    <w:rsid w:val="00A44292"/>
    <w:rsid w:val="00A4490B"/>
    <w:rsid w:val="00A54A81"/>
    <w:rsid w:val="00A601A1"/>
    <w:rsid w:val="00A62029"/>
    <w:rsid w:val="00A7413F"/>
    <w:rsid w:val="00A80110"/>
    <w:rsid w:val="00A827EA"/>
    <w:rsid w:val="00A82938"/>
    <w:rsid w:val="00A91DBD"/>
    <w:rsid w:val="00A97073"/>
    <w:rsid w:val="00AA1ACE"/>
    <w:rsid w:val="00AB00F9"/>
    <w:rsid w:val="00AB1C30"/>
    <w:rsid w:val="00AB1E6E"/>
    <w:rsid w:val="00AB2198"/>
    <w:rsid w:val="00AB644C"/>
    <w:rsid w:val="00AB7405"/>
    <w:rsid w:val="00AC495C"/>
    <w:rsid w:val="00AC5723"/>
    <w:rsid w:val="00AD1140"/>
    <w:rsid w:val="00AD1A5B"/>
    <w:rsid w:val="00AD1D59"/>
    <w:rsid w:val="00AD7874"/>
    <w:rsid w:val="00AE0005"/>
    <w:rsid w:val="00AE0219"/>
    <w:rsid w:val="00AE11B7"/>
    <w:rsid w:val="00AE4497"/>
    <w:rsid w:val="00AF0B99"/>
    <w:rsid w:val="00AF3E36"/>
    <w:rsid w:val="00AF4CC5"/>
    <w:rsid w:val="00B01DFD"/>
    <w:rsid w:val="00B03A61"/>
    <w:rsid w:val="00B07AA3"/>
    <w:rsid w:val="00B07FD2"/>
    <w:rsid w:val="00B109B0"/>
    <w:rsid w:val="00B11679"/>
    <w:rsid w:val="00B16F57"/>
    <w:rsid w:val="00B17FA3"/>
    <w:rsid w:val="00B20F78"/>
    <w:rsid w:val="00B2263F"/>
    <w:rsid w:val="00B2297E"/>
    <w:rsid w:val="00B249AF"/>
    <w:rsid w:val="00B25313"/>
    <w:rsid w:val="00B42C97"/>
    <w:rsid w:val="00B448BD"/>
    <w:rsid w:val="00B45626"/>
    <w:rsid w:val="00B552CA"/>
    <w:rsid w:val="00B57225"/>
    <w:rsid w:val="00B63898"/>
    <w:rsid w:val="00B678FA"/>
    <w:rsid w:val="00B804E0"/>
    <w:rsid w:val="00B82182"/>
    <w:rsid w:val="00B852B9"/>
    <w:rsid w:val="00B86ED8"/>
    <w:rsid w:val="00B95576"/>
    <w:rsid w:val="00B96444"/>
    <w:rsid w:val="00BA03F1"/>
    <w:rsid w:val="00BA20EB"/>
    <w:rsid w:val="00BA40CF"/>
    <w:rsid w:val="00BA748F"/>
    <w:rsid w:val="00BB6F70"/>
    <w:rsid w:val="00BB74F8"/>
    <w:rsid w:val="00BB78D0"/>
    <w:rsid w:val="00BC037B"/>
    <w:rsid w:val="00BC141A"/>
    <w:rsid w:val="00BC18B9"/>
    <w:rsid w:val="00BC1F67"/>
    <w:rsid w:val="00BC2131"/>
    <w:rsid w:val="00BC61F8"/>
    <w:rsid w:val="00BD3159"/>
    <w:rsid w:val="00BD3A9A"/>
    <w:rsid w:val="00BD3E7C"/>
    <w:rsid w:val="00BD6AC6"/>
    <w:rsid w:val="00BD7A1E"/>
    <w:rsid w:val="00BE6B49"/>
    <w:rsid w:val="00BF5905"/>
    <w:rsid w:val="00C05C4F"/>
    <w:rsid w:val="00C121FD"/>
    <w:rsid w:val="00C12640"/>
    <w:rsid w:val="00C15DAA"/>
    <w:rsid w:val="00C1731A"/>
    <w:rsid w:val="00C17508"/>
    <w:rsid w:val="00C21329"/>
    <w:rsid w:val="00C25C9C"/>
    <w:rsid w:val="00C32C16"/>
    <w:rsid w:val="00C362D5"/>
    <w:rsid w:val="00C407D6"/>
    <w:rsid w:val="00C434E9"/>
    <w:rsid w:val="00C46033"/>
    <w:rsid w:val="00C50B73"/>
    <w:rsid w:val="00C53ADB"/>
    <w:rsid w:val="00C57169"/>
    <w:rsid w:val="00C60FEC"/>
    <w:rsid w:val="00C64A42"/>
    <w:rsid w:val="00C67661"/>
    <w:rsid w:val="00C8111A"/>
    <w:rsid w:val="00C8248A"/>
    <w:rsid w:val="00C83459"/>
    <w:rsid w:val="00C862BC"/>
    <w:rsid w:val="00C87B5B"/>
    <w:rsid w:val="00C913CB"/>
    <w:rsid w:val="00C94A94"/>
    <w:rsid w:val="00C96D54"/>
    <w:rsid w:val="00C97593"/>
    <w:rsid w:val="00CA44F8"/>
    <w:rsid w:val="00CA5A5C"/>
    <w:rsid w:val="00CB0BCD"/>
    <w:rsid w:val="00CB2F11"/>
    <w:rsid w:val="00CC20F5"/>
    <w:rsid w:val="00CC305B"/>
    <w:rsid w:val="00CC3505"/>
    <w:rsid w:val="00CC39E0"/>
    <w:rsid w:val="00CD31C5"/>
    <w:rsid w:val="00CD754A"/>
    <w:rsid w:val="00CD7FBA"/>
    <w:rsid w:val="00CE030B"/>
    <w:rsid w:val="00CE7E45"/>
    <w:rsid w:val="00CF5A7B"/>
    <w:rsid w:val="00D002EC"/>
    <w:rsid w:val="00D013BD"/>
    <w:rsid w:val="00D03B7F"/>
    <w:rsid w:val="00D1010F"/>
    <w:rsid w:val="00D14D6E"/>
    <w:rsid w:val="00D207C3"/>
    <w:rsid w:val="00D2482C"/>
    <w:rsid w:val="00D3673B"/>
    <w:rsid w:val="00D37125"/>
    <w:rsid w:val="00D436D5"/>
    <w:rsid w:val="00D51580"/>
    <w:rsid w:val="00D5373B"/>
    <w:rsid w:val="00D56162"/>
    <w:rsid w:val="00D60D4B"/>
    <w:rsid w:val="00D61F95"/>
    <w:rsid w:val="00D6799C"/>
    <w:rsid w:val="00D744C3"/>
    <w:rsid w:val="00D7556E"/>
    <w:rsid w:val="00D81BBA"/>
    <w:rsid w:val="00D82B64"/>
    <w:rsid w:val="00D82DF1"/>
    <w:rsid w:val="00D85F19"/>
    <w:rsid w:val="00D9007F"/>
    <w:rsid w:val="00D92025"/>
    <w:rsid w:val="00D95BE0"/>
    <w:rsid w:val="00DA59B9"/>
    <w:rsid w:val="00DB1C26"/>
    <w:rsid w:val="00DC2B35"/>
    <w:rsid w:val="00DC6955"/>
    <w:rsid w:val="00DC7C35"/>
    <w:rsid w:val="00DD1867"/>
    <w:rsid w:val="00DD235C"/>
    <w:rsid w:val="00DD7655"/>
    <w:rsid w:val="00DE04C5"/>
    <w:rsid w:val="00DE168F"/>
    <w:rsid w:val="00DE45CC"/>
    <w:rsid w:val="00DE62EA"/>
    <w:rsid w:val="00DE7837"/>
    <w:rsid w:val="00DF635F"/>
    <w:rsid w:val="00DF73E9"/>
    <w:rsid w:val="00DF77F0"/>
    <w:rsid w:val="00E01171"/>
    <w:rsid w:val="00E0167F"/>
    <w:rsid w:val="00E01E10"/>
    <w:rsid w:val="00E02FC8"/>
    <w:rsid w:val="00E04453"/>
    <w:rsid w:val="00E05D2F"/>
    <w:rsid w:val="00E1093E"/>
    <w:rsid w:val="00E12B95"/>
    <w:rsid w:val="00E133E1"/>
    <w:rsid w:val="00E1662C"/>
    <w:rsid w:val="00E20593"/>
    <w:rsid w:val="00E22249"/>
    <w:rsid w:val="00E25868"/>
    <w:rsid w:val="00E27DC5"/>
    <w:rsid w:val="00E320DC"/>
    <w:rsid w:val="00E35D5E"/>
    <w:rsid w:val="00E4113B"/>
    <w:rsid w:val="00E47EA3"/>
    <w:rsid w:val="00E51950"/>
    <w:rsid w:val="00E523B2"/>
    <w:rsid w:val="00E524C9"/>
    <w:rsid w:val="00E60875"/>
    <w:rsid w:val="00E7723D"/>
    <w:rsid w:val="00E84682"/>
    <w:rsid w:val="00E8571B"/>
    <w:rsid w:val="00E86C5E"/>
    <w:rsid w:val="00E90E1C"/>
    <w:rsid w:val="00EA0B9E"/>
    <w:rsid w:val="00EA228D"/>
    <w:rsid w:val="00EA3DBC"/>
    <w:rsid w:val="00EA7F78"/>
    <w:rsid w:val="00EB4022"/>
    <w:rsid w:val="00EC013C"/>
    <w:rsid w:val="00EC0937"/>
    <w:rsid w:val="00EC37FC"/>
    <w:rsid w:val="00EC77FC"/>
    <w:rsid w:val="00ED0A4F"/>
    <w:rsid w:val="00ED1A22"/>
    <w:rsid w:val="00ED2DD7"/>
    <w:rsid w:val="00ED61C9"/>
    <w:rsid w:val="00ED6414"/>
    <w:rsid w:val="00ED6CCD"/>
    <w:rsid w:val="00ED6E22"/>
    <w:rsid w:val="00EE11DA"/>
    <w:rsid w:val="00EE7183"/>
    <w:rsid w:val="00EF7C81"/>
    <w:rsid w:val="00F02A0F"/>
    <w:rsid w:val="00F02ACE"/>
    <w:rsid w:val="00F0554A"/>
    <w:rsid w:val="00F06C62"/>
    <w:rsid w:val="00F1017B"/>
    <w:rsid w:val="00F10733"/>
    <w:rsid w:val="00F12A80"/>
    <w:rsid w:val="00F16B37"/>
    <w:rsid w:val="00F17D12"/>
    <w:rsid w:val="00F2773F"/>
    <w:rsid w:val="00F4434E"/>
    <w:rsid w:val="00F44875"/>
    <w:rsid w:val="00F44F13"/>
    <w:rsid w:val="00F50B85"/>
    <w:rsid w:val="00F516B2"/>
    <w:rsid w:val="00F55CEF"/>
    <w:rsid w:val="00F63357"/>
    <w:rsid w:val="00F64472"/>
    <w:rsid w:val="00F72783"/>
    <w:rsid w:val="00F74A65"/>
    <w:rsid w:val="00F777F8"/>
    <w:rsid w:val="00F91E97"/>
    <w:rsid w:val="00FA2669"/>
    <w:rsid w:val="00FA2F94"/>
    <w:rsid w:val="00FC0020"/>
    <w:rsid w:val="00FC3190"/>
    <w:rsid w:val="00FD0710"/>
    <w:rsid w:val="00FD2DC8"/>
    <w:rsid w:val="00FD3EBB"/>
    <w:rsid w:val="00FE33ED"/>
    <w:rsid w:val="00FE3F37"/>
    <w:rsid w:val="00FE5166"/>
    <w:rsid w:val="00FF5315"/>
    <w:rsid w:val="00FF62D9"/>
    <w:rsid w:val="00FF70FA"/>
    <w:rsid w:val="00FF7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0692d9"/>
    </o:shapedefaults>
    <o:shapelayout v:ext="edit">
      <o:idmap v:ext="edit" data="1"/>
    </o:shapelayout>
  </w:shapeDefaults>
  <w:decimalSymbol w:val=","/>
  <w:listSeparator w:val=";"/>
  <w14:docId w14:val="3F7236D2"/>
  <w15:docId w15:val="{93CE5256-ED6A-45EE-9931-18B9F8003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BA" w:eastAsia="sr-Latn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23E0"/>
    <w:rPr>
      <w:sz w:val="24"/>
      <w:szCs w:val="24"/>
      <w:lang w:val="en-CA" w:eastAsia="en-US"/>
    </w:rPr>
  </w:style>
  <w:style w:type="paragraph" w:styleId="Heading1">
    <w:name w:val="heading 1"/>
    <w:basedOn w:val="Normal"/>
    <w:next w:val="Normal"/>
    <w:qFormat/>
    <w:rsid w:val="006F23E0"/>
    <w:pPr>
      <w:keepNext/>
      <w:outlineLvl w:val="0"/>
    </w:pPr>
    <w:rPr>
      <w:rFonts w:ascii="YuTimes" w:hAnsi="YuTimes"/>
      <w:szCs w:val="20"/>
      <w:lang w:val="en-US"/>
    </w:rPr>
  </w:style>
  <w:style w:type="paragraph" w:styleId="Heading2">
    <w:name w:val="heading 2"/>
    <w:basedOn w:val="Normal"/>
    <w:next w:val="Normal"/>
    <w:qFormat/>
    <w:rsid w:val="006F23E0"/>
    <w:pPr>
      <w:keepNext/>
      <w:outlineLvl w:val="1"/>
    </w:pPr>
    <w:rPr>
      <w:rFonts w:ascii="YuTimes" w:hAnsi="YuTimes"/>
      <w:b/>
      <w:szCs w:val="20"/>
      <w:lang w:val="en-US"/>
    </w:rPr>
  </w:style>
  <w:style w:type="paragraph" w:styleId="Heading3">
    <w:name w:val="heading 3"/>
    <w:basedOn w:val="Normal"/>
    <w:next w:val="Normal"/>
    <w:qFormat/>
    <w:rsid w:val="006F23E0"/>
    <w:pPr>
      <w:keepNext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6F23E0"/>
    <w:pPr>
      <w:keepNext/>
      <w:outlineLvl w:val="3"/>
    </w:pPr>
    <w:rPr>
      <w:rFonts w:ascii="YuTimes" w:hAnsi="YuTimes"/>
      <w:sz w:val="28"/>
      <w:lang w:val="en-US"/>
    </w:rPr>
  </w:style>
  <w:style w:type="paragraph" w:styleId="Heading5">
    <w:name w:val="heading 5"/>
    <w:basedOn w:val="Normal"/>
    <w:next w:val="Normal"/>
    <w:qFormat/>
    <w:rsid w:val="006F23E0"/>
    <w:pPr>
      <w:keepNext/>
      <w:ind w:left="375"/>
      <w:outlineLvl w:val="4"/>
    </w:pPr>
    <w:rPr>
      <w:rFonts w:ascii="Ariall" w:hAnsi="Ariall"/>
      <w:b/>
      <w:bCs/>
      <w:sz w:val="28"/>
    </w:rPr>
  </w:style>
  <w:style w:type="paragraph" w:styleId="Heading6">
    <w:name w:val="heading 6"/>
    <w:basedOn w:val="Normal"/>
    <w:next w:val="Normal"/>
    <w:qFormat/>
    <w:rsid w:val="006F23E0"/>
    <w:pPr>
      <w:keepNext/>
      <w:outlineLvl w:val="5"/>
    </w:pPr>
    <w:rPr>
      <w:rFonts w:ascii="Ariall" w:hAnsi="Ariall"/>
      <w:b/>
      <w:bCs/>
      <w:sz w:val="28"/>
    </w:rPr>
  </w:style>
  <w:style w:type="paragraph" w:styleId="Heading7">
    <w:name w:val="heading 7"/>
    <w:basedOn w:val="Normal"/>
    <w:next w:val="Normal"/>
    <w:qFormat/>
    <w:rsid w:val="006F23E0"/>
    <w:pPr>
      <w:keepNext/>
      <w:outlineLvl w:val="6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Heading8">
    <w:name w:val="heading 8"/>
    <w:basedOn w:val="Normal"/>
    <w:next w:val="Normal"/>
    <w:qFormat/>
    <w:rsid w:val="006F23E0"/>
    <w:pPr>
      <w:keepNext/>
      <w:outlineLvl w:val="7"/>
    </w:pPr>
    <w:rPr>
      <w:rFonts w:ascii="CG Omega" w:hAnsi="CG Omega"/>
      <w:i/>
      <w:iCs/>
      <w:color w:val="000000"/>
      <w:lang w:val="en-US"/>
    </w:rPr>
  </w:style>
  <w:style w:type="paragraph" w:styleId="Heading9">
    <w:name w:val="heading 9"/>
    <w:basedOn w:val="Normal"/>
    <w:next w:val="Normal"/>
    <w:qFormat/>
    <w:rsid w:val="006F23E0"/>
    <w:pPr>
      <w:keepNext/>
      <w:ind w:firstLine="720"/>
      <w:outlineLvl w:val="8"/>
    </w:pPr>
    <w:rPr>
      <w:rFonts w:ascii="Arial" w:hAnsi="Arial" w:cs="Arial"/>
      <w:b/>
      <w:bCs/>
      <w:i/>
      <w:iCs/>
      <w:color w:val="000000"/>
      <w:sz w:val="20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6F23E0"/>
    <w:rPr>
      <w:rFonts w:ascii="YuTimes" w:hAnsi="YuTimes"/>
      <w:sz w:val="28"/>
    </w:rPr>
  </w:style>
  <w:style w:type="character" w:styleId="Hyperlink">
    <w:name w:val="Hyperlink"/>
    <w:rsid w:val="006F23E0"/>
    <w:rPr>
      <w:color w:val="0000FF"/>
      <w:u w:val="single"/>
    </w:rPr>
  </w:style>
  <w:style w:type="paragraph" w:styleId="BodyTextIndent">
    <w:name w:val="Body Text Indent"/>
    <w:basedOn w:val="Normal"/>
    <w:rsid w:val="006F23E0"/>
    <w:pPr>
      <w:spacing w:line="480" w:lineRule="auto"/>
      <w:ind w:firstLine="720"/>
      <w:jc w:val="both"/>
    </w:pPr>
    <w:rPr>
      <w:rFonts w:ascii="CG Omega" w:hAnsi="CG Omega"/>
      <w:b/>
      <w:bCs/>
      <w:i/>
      <w:iCs/>
      <w:color w:val="000000"/>
      <w:sz w:val="22"/>
      <w:lang w:val="sl-SI"/>
    </w:rPr>
  </w:style>
  <w:style w:type="paragraph" w:styleId="BodyText2">
    <w:name w:val="Body Text 2"/>
    <w:basedOn w:val="Normal"/>
    <w:rsid w:val="006F23E0"/>
    <w:pPr>
      <w:spacing w:line="360" w:lineRule="auto"/>
      <w:jc w:val="both"/>
    </w:pPr>
    <w:rPr>
      <w:rFonts w:ascii="CG Omega" w:hAnsi="CG Omega"/>
      <w:b/>
      <w:bCs/>
      <w:i/>
      <w:iCs/>
      <w:color w:val="000000"/>
      <w:sz w:val="22"/>
      <w:lang w:val="en-US"/>
    </w:rPr>
  </w:style>
  <w:style w:type="paragraph" w:styleId="BodyText3">
    <w:name w:val="Body Text 3"/>
    <w:basedOn w:val="Normal"/>
    <w:rsid w:val="006F23E0"/>
    <w:rPr>
      <w:rFonts w:ascii="CG Omega" w:hAnsi="CG Omega"/>
      <w:color w:val="000000"/>
      <w:sz w:val="22"/>
      <w:lang w:val="en-US"/>
    </w:rPr>
  </w:style>
  <w:style w:type="paragraph" w:styleId="BodyTextIndent2">
    <w:name w:val="Body Text Indent 2"/>
    <w:basedOn w:val="Normal"/>
    <w:rsid w:val="006F23E0"/>
    <w:pPr>
      <w:ind w:firstLine="720"/>
      <w:jc w:val="both"/>
    </w:pPr>
    <w:rPr>
      <w:rFonts w:ascii="CG Omega" w:hAnsi="CG Omega"/>
      <w:color w:val="000000"/>
      <w:sz w:val="22"/>
      <w:lang w:val="en-US"/>
    </w:rPr>
  </w:style>
  <w:style w:type="paragraph" w:styleId="BodyTextIndent3">
    <w:name w:val="Body Text Indent 3"/>
    <w:basedOn w:val="Normal"/>
    <w:rsid w:val="006F23E0"/>
    <w:pPr>
      <w:ind w:left="720"/>
      <w:jc w:val="both"/>
    </w:pPr>
    <w:rPr>
      <w:sz w:val="22"/>
      <w:lang w:val="sr-Cyrl-CS"/>
    </w:rPr>
  </w:style>
  <w:style w:type="paragraph" w:styleId="Header">
    <w:name w:val="header"/>
    <w:basedOn w:val="Normal"/>
    <w:link w:val="HeaderChar"/>
    <w:rsid w:val="006F23E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link w:val="FooterChar"/>
    <w:uiPriority w:val="99"/>
    <w:rsid w:val="006F23E0"/>
    <w:pPr>
      <w:tabs>
        <w:tab w:val="center" w:pos="4703"/>
        <w:tab w:val="right" w:pos="9406"/>
      </w:tabs>
    </w:pPr>
  </w:style>
  <w:style w:type="paragraph" w:styleId="NoSpacing">
    <w:name w:val="No Spacing"/>
    <w:qFormat/>
    <w:rsid w:val="00F91E97"/>
    <w:rPr>
      <w:sz w:val="24"/>
      <w:szCs w:val="24"/>
      <w:lang w:val="en-CA" w:eastAsia="en-US"/>
    </w:rPr>
  </w:style>
  <w:style w:type="paragraph" w:styleId="BalloonText">
    <w:name w:val="Balloon Text"/>
    <w:basedOn w:val="Normal"/>
    <w:link w:val="BalloonTextChar"/>
    <w:rsid w:val="000C0AA0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0C0AA0"/>
    <w:rPr>
      <w:rFonts w:ascii="Tahoma" w:hAnsi="Tahoma" w:cs="Tahoma"/>
      <w:sz w:val="16"/>
      <w:szCs w:val="16"/>
      <w:lang w:val="en-CA"/>
    </w:rPr>
  </w:style>
  <w:style w:type="character" w:customStyle="1" w:styleId="FooterChar">
    <w:name w:val="Footer Char"/>
    <w:link w:val="Footer"/>
    <w:uiPriority w:val="99"/>
    <w:rsid w:val="002745CE"/>
    <w:rPr>
      <w:sz w:val="24"/>
      <w:szCs w:val="24"/>
      <w:lang w:val="en-CA" w:eastAsia="en-US"/>
    </w:rPr>
  </w:style>
  <w:style w:type="character" w:customStyle="1" w:styleId="UnresolvedMention">
    <w:name w:val="Unresolved Mention"/>
    <w:uiPriority w:val="99"/>
    <w:semiHidden/>
    <w:unhideWhenUsed/>
    <w:rsid w:val="002745CE"/>
    <w:rPr>
      <w:color w:val="605E5C"/>
      <w:shd w:val="clear" w:color="auto" w:fill="E1DFDD"/>
    </w:rPr>
  </w:style>
  <w:style w:type="character" w:customStyle="1" w:styleId="HeaderChar">
    <w:name w:val="Header Char"/>
    <w:link w:val="Header"/>
    <w:rsid w:val="0024064D"/>
    <w:rPr>
      <w:sz w:val="24"/>
      <w:szCs w:val="24"/>
      <w:lang w:val="en-CA" w:eastAsia="en-US"/>
    </w:rPr>
  </w:style>
  <w:style w:type="paragraph" w:styleId="ListParagraph">
    <w:name w:val="List Paragraph"/>
    <w:basedOn w:val="Normal"/>
    <w:qFormat/>
    <w:rsid w:val="00A91DBD"/>
    <w:pPr>
      <w:ind w:left="720"/>
      <w:contextualSpacing/>
    </w:pPr>
    <w:rPr>
      <w:lang w:val="en-US"/>
    </w:rPr>
  </w:style>
  <w:style w:type="character" w:styleId="Strong">
    <w:name w:val="Strong"/>
    <w:qFormat/>
    <w:rsid w:val="00A91DBD"/>
    <w:rPr>
      <w:b/>
      <w:bCs/>
    </w:rPr>
  </w:style>
  <w:style w:type="paragraph" w:styleId="NormalWeb">
    <w:name w:val="Normal (Web)"/>
    <w:basedOn w:val="Normal"/>
    <w:uiPriority w:val="99"/>
    <w:unhideWhenUsed/>
    <w:rsid w:val="003E1BC4"/>
    <w:pPr>
      <w:spacing w:before="100" w:beforeAutospacing="1" w:after="100" w:afterAutospacing="1"/>
    </w:pPr>
    <w:rPr>
      <w:lang w:val="en-US"/>
    </w:rPr>
  </w:style>
  <w:style w:type="numbering" w:customStyle="1" w:styleId="NoList1">
    <w:name w:val="No List1"/>
    <w:next w:val="NoList"/>
    <w:semiHidden/>
    <w:rsid w:val="006C7AF8"/>
  </w:style>
  <w:style w:type="character" w:styleId="PageNumber">
    <w:name w:val="page number"/>
    <w:basedOn w:val="DefaultParagraphFont"/>
    <w:rsid w:val="006C7AF8"/>
  </w:style>
  <w:style w:type="numbering" w:customStyle="1" w:styleId="Style1">
    <w:name w:val="Style1"/>
    <w:rsid w:val="006C7AF8"/>
    <w:pPr>
      <w:numPr>
        <w:numId w:val="14"/>
      </w:numPr>
    </w:pPr>
  </w:style>
  <w:style w:type="paragraph" w:customStyle="1" w:styleId="Bezrazmaka">
    <w:name w:val="Bez razmaka"/>
    <w:qFormat/>
    <w:rsid w:val="006C7AF8"/>
    <w:rPr>
      <w:rFonts w:ascii="Calibri" w:eastAsia="Calibri" w:hAnsi="Calibri"/>
      <w:sz w:val="22"/>
      <w:szCs w:val="22"/>
      <w:lang w:val="bs-Latn-BA" w:eastAsia="en-US"/>
    </w:rPr>
  </w:style>
  <w:style w:type="paragraph" w:customStyle="1" w:styleId="Pasussalistom">
    <w:name w:val="Pasus sa listom"/>
    <w:basedOn w:val="Normal"/>
    <w:qFormat/>
    <w:rsid w:val="006C7A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s-Latn-BA"/>
    </w:rPr>
  </w:style>
  <w:style w:type="character" w:customStyle="1" w:styleId="currenthithighlight">
    <w:name w:val="currenthithighlight"/>
    <w:basedOn w:val="DefaultParagraphFont"/>
    <w:rsid w:val="00B249AF"/>
  </w:style>
  <w:style w:type="character" w:customStyle="1" w:styleId="highlight">
    <w:name w:val="highlight"/>
    <w:basedOn w:val="DefaultParagraphFont"/>
    <w:rsid w:val="00B24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9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A.SIMIC\AppData\Roaming\Microsoft\Templates\novi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585210-F6F8-4D60-9E94-FAF2ABF7F4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novi memo</Template>
  <TotalTime>5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JAVNO OSNOVNO PREDUZE]E</vt:lpstr>
    </vt:vector>
  </TitlesOfParts>
  <Company>Doboj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JAVNO OSNOVNO PREDUZE]E</dc:title>
  <dc:subject/>
  <dc:creator>mira.simic</dc:creator>
  <cp:keywords/>
  <dc:description/>
  <cp:lastModifiedBy>Milosava Gligoric</cp:lastModifiedBy>
  <cp:revision>7</cp:revision>
  <cp:lastPrinted>2025-10-09T07:23:00Z</cp:lastPrinted>
  <dcterms:created xsi:type="dcterms:W3CDTF">2025-10-22T05:34:00Z</dcterms:created>
  <dcterms:modified xsi:type="dcterms:W3CDTF">2025-11-03T07:32:00Z</dcterms:modified>
</cp:coreProperties>
</file>